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4E5967" w14:textId="07CA60C7" w:rsidR="004D36D7" w:rsidRPr="00FD4A68" w:rsidRDefault="00205AA4" w:rsidP="00B47940">
      <w:pPr>
        <w:pStyle w:val="Title"/>
        <w:rPr>
          <w:rStyle w:val="LabTitleInstVersred"/>
          <w:b/>
          <w:color w:val="auto"/>
        </w:rPr>
      </w:pPr>
      <w:sdt>
        <w:sdtPr>
          <w:rPr>
            <w:b w:val="0"/>
            <w:color w:val="EE0000"/>
          </w:rPr>
          <w:alias w:val="Title"/>
          <w:tag w:val=""/>
          <w:id w:val="-487021785"/>
          <w:placeholder>
            <w:docPart w:val="61687D63EDC1474B89E3023FCA9ADA46"/>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rsidR="00EA2D9C">
            <w:t>Lab - Troubleshoot IPv4 and IPv6 Static Routing</w:t>
          </w:r>
        </w:sdtContent>
      </w:sdt>
      <w:r w:rsidR="004D36D7" w:rsidRPr="00FD4A68">
        <w:t xml:space="preserve"> </w:t>
      </w:r>
      <w:r w:rsidR="00D84BDA" w:rsidRPr="00FD4A68">
        <w:rPr>
          <w:rStyle w:val="LabTitleInstVersred"/>
        </w:rPr>
        <w:t>(Instructor Version)</w:t>
      </w:r>
    </w:p>
    <w:p w14:paraId="1DC86DB5"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2D256F74" w14:textId="77777777" w:rsidR="00D778DF" w:rsidRPr="00E70096" w:rsidRDefault="00D778DF" w:rsidP="00D452F4">
      <w:pPr>
        <w:pStyle w:val="Heading1"/>
      </w:pPr>
      <w:r w:rsidRPr="00E70096">
        <w:t>Topology</w:t>
      </w:r>
    </w:p>
    <w:p w14:paraId="10317F8C" w14:textId="0B7583AD" w:rsidR="00D778DF" w:rsidRDefault="00EA2D9C" w:rsidP="00D778DF">
      <w:pPr>
        <w:pStyle w:val="Visual"/>
      </w:pPr>
      <w:r>
        <w:rPr>
          <w:noProof/>
        </w:rPr>
        <w:drawing>
          <wp:inline distT="0" distB="0" distL="0" distR="0" wp14:anchorId="346717D7" wp14:editId="7B9710EF">
            <wp:extent cx="5663565" cy="3389630"/>
            <wp:effectExtent l="0" t="0" r="0" b="0"/>
            <wp:docPr id="4" name="Picture 4" descr="This topology displays 3 routers, 2 switches, and 4 PCs. PC1 is connected to D1 G1/0/23. PC2 is connected to D1 G1/0/24. D1 G1/0/11 is connected to R1 G0/0/1. R1 G0/0/0 is connected to R2 G0/0/0. R1 S0/1/0 is connected to R3 S0/1/0. R2 G0/0/1 is connected to R3 G0/0/0. R3 G0/0/1 is connected to D2 G1/0/11. PC3 is connected to D2 G1/0/23. PC4 is connected to D2 G1/0/24.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63565" cy="3389630"/>
                    </a:xfrm>
                    <a:prstGeom prst="rect">
                      <a:avLst/>
                    </a:prstGeom>
                    <a:noFill/>
                  </pic:spPr>
                </pic:pic>
              </a:graphicData>
            </a:graphic>
          </wp:inline>
        </w:drawing>
      </w:r>
    </w:p>
    <w:p w14:paraId="55F6DF7F" w14:textId="77777777" w:rsidR="00D778DF" w:rsidRDefault="00D778DF" w:rsidP="00D452F4">
      <w:pPr>
        <w:pStyle w:val="Heading1"/>
      </w:pPr>
      <w:r w:rsidRPr="00E70096">
        <w:t>Addressing Table</w:t>
      </w:r>
    </w:p>
    <w:tbl>
      <w:tblPr>
        <w:tblW w:w="1008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IPv4 Address/Mask, IPv6 address/prefix, ipv6 link local and default gateway."/>
      </w:tblPr>
      <w:tblGrid>
        <w:gridCol w:w="1356"/>
        <w:gridCol w:w="1083"/>
        <w:gridCol w:w="2070"/>
        <w:gridCol w:w="2250"/>
        <w:gridCol w:w="1344"/>
        <w:gridCol w:w="1980"/>
      </w:tblGrid>
      <w:tr w:rsidR="005917FE" w14:paraId="499BD73E" w14:textId="77777777" w:rsidTr="005917FE">
        <w:trPr>
          <w:cantSplit/>
          <w:tblHeader/>
          <w:jc w:val="center"/>
        </w:trPr>
        <w:tc>
          <w:tcPr>
            <w:tcW w:w="1356" w:type="dxa"/>
            <w:tcBorders>
              <w:top w:val="single" w:sz="2" w:space="0" w:color="auto"/>
              <w:left w:val="single" w:sz="2" w:space="0" w:color="auto"/>
              <w:bottom w:val="single" w:sz="2" w:space="0" w:color="auto"/>
              <w:right w:val="single" w:sz="2" w:space="0" w:color="auto"/>
              <w:tl2br w:val="nil"/>
              <w:tr2bl w:val="nil"/>
            </w:tcBorders>
            <w:shd w:val="clear" w:color="auto" w:fill="DBE5F1"/>
            <w:vAlign w:val="center"/>
          </w:tcPr>
          <w:p w14:paraId="7AE8E978" w14:textId="77777777" w:rsidR="00E04CBF" w:rsidRPr="005917FE" w:rsidRDefault="00E04CBF" w:rsidP="005917FE">
            <w:pPr>
              <w:pStyle w:val="TableHeading"/>
            </w:pPr>
            <w:r w:rsidRPr="005917FE">
              <w:t>Device</w:t>
            </w:r>
          </w:p>
        </w:tc>
        <w:tc>
          <w:tcPr>
            <w:tcW w:w="1083" w:type="dxa"/>
            <w:tcBorders>
              <w:top w:val="single" w:sz="2" w:space="0" w:color="auto"/>
              <w:left w:val="single" w:sz="2" w:space="0" w:color="auto"/>
              <w:bottom w:val="single" w:sz="2" w:space="0" w:color="auto"/>
              <w:right w:val="single" w:sz="2" w:space="0" w:color="auto"/>
              <w:tl2br w:val="nil"/>
              <w:tr2bl w:val="nil"/>
            </w:tcBorders>
            <w:shd w:val="clear" w:color="auto" w:fill="DBE5F1"/>
            <w:vAlign w:val="center"/>
          </w:tcPr>
          <w:p w14:paraId="545194BB" w14:textId="77777777" w:rsidR="00E04CBF" w:rsidRPr="005917FE" w:rsidRDefault="00E04CBF" w:rsidP="005917FE">
            <w:pPr>
              <w:pStyle w:val="TableHeading"/>
            </w:pPr>
            <w:r w:rsidRPr="005917FE">
              <w:t>Interface</w:t>
            </w:r>
          </w:p>
        </w:tc>
        <w:tc>
          <w:tcPr>
            <w:tcW w:w="2070" w:type="dxa"/>
            <w:tcBorders>
              <w:top w:val="single" w:sz="2" w:space="0" w:color="auto"/>
              <w:left w:val="single" w:sz="2" w:space="0" w:color="auto"/>
              <w:bottom w:val="single" w:sz="2" w:space="0" w:color="auto"/>
              <w:right w:val="single" w:sz="2" w:space="0" w:color="auto"/>
              <w:tl2br w:val="nil"/>
              <w:tr2bl w:val="nil"/>
            </w:tcBorders>
            <w:shd w:val="clear" w:color="auto" w:fill="DBE5F1"/>
            <w:vAlign w:val="center"/>
          </w:tcPr>
          <w:p w14:paraId="58C3B8C0" w14:textId="2C78F368" w:rsidR="00E04CBF" w:rsidRPr="005917FE" w:rsidRDefault="00E04CBF" w:rsidP="005917FE">
            <w:pPr>
              <w:pStyle w:val="TableHeading"/>
            </w:pPr>
            <w:r w:rsidRPr="005917FE">
              <w:t>IPv4 Address/Mask</w:t>
            </w:r>
          </w:p>
        </w:tc>
        <w:tc>
          <w:tcPr>
            <w:tcW w:w="2250" w:type="dxa"/>
            <w:tcBorders>
              <w:top w:val="single" w:sz="2" w:space="0" w:color="auto"/>
              <w:left w:val="single" w:sz="2" w:space="0" w:color="auto"/>
              <w:bottom w:val="single" w:sz="2" w:space="0" w:color="auto"/>
              <w:right w:val="single" w:sz="2" w:space="0" w:color="auto"/>
              <w:tl2br w:val="nil"/>
              <w:tr2bl w:val="nil"/>
            </w:tcBorders>
            <w:shd w:val="clear" w:color="auto" w:fill="DBE5F1"/>
            <w:vAlign w:val="center"/>
          </w:tcPr>
          <w:p w14:paraId="67939063" w14:textId="7896361F" w:rsidR="00E04CBF" w:rsidRPr="005917FE" w:rsidRDefault="00E04CBF" w:rsidP="005917FE">
            <w:pPr>
              <w:pStyle w:val="TableHeading"/>
            </w:pPr>
            <w:r w:rsidRPr="005917FE">
              <w:t>IPv6 Address/Prefix</w:t>
            </w:r>
          </w:p>
        </w:tc>
        <w:tc>
          <w:tcPr>
            <w:tcW w:w="1344" w:type="dxa"/>
            <w:tcBorders>
              <w:top w:val="single" w:sz="2" w:space="0" w:color="auto"/>
              <w:left w:val="single" w:sz="2" w:space="0" w:color="auto"/>
              <w:bottom w:val="single" w:sz="2" w:space="0" w:color="auto"/>
              <w:right w:val="single" w:sz="2" w:space="0" w:color="auto"/>
              <w:tl2br w:val="nil"/>
              <w:tr2bl w:val="nil"/>
            </w:tcBorders>
            <w:shd w:val="clear" w:color="auto" w:fill="DBE5F1"/>
            <w:vAlign w:val="center"/>
          </w:tcPr>
          <w:p w14:paraId="60AE875C" w14:textId="0A360E4A" w:rsidR="00E04CBF" w:rsidRPr="005917FE" w:rsidRDefault="00E04CBF" w:rsidP="005917FE">
            <w:pPr>
              <w:pStyle w:val="TableHeading"/>
            </w:pPr>
            <w:r w:rsidRPr="005917FE">
              <w:t>IPv6 Link Local</w:t>
            </w:r>
          </w:p>
        </w:tc>
        <w:tc>
          <w:tcPr>
            <w:tcW w:w="1980" w:type="dxa"/>
            <w:tcBorders>
              <w:top w:val="single" w:sz="2" w:space="0" w:color="auto"/>
              <w:left w:val="single" w:sz="2" w:space="0" w:color="auto"/>
              <w:bottom w:val="single" w:sz="2" w:space="0" w:color="auto"/>
              <w:right w:val="single" w:sz="2" w:space="0" w:color="auto"/>
              <w:tl2br w:val="nil"/>
              <w:tr2bl w:val="nil"/>
            </w:tcBorders>
            <w:shd w:val="clear" w:color="auto" w:fill="DBE5F1"/>
            <w:vAlign w:val="center"/>
          </w:tcPr>
          <w:p w14:paraId="231722B9" w14:textId="4C1901B5" w:rsidR="00E04CBF" w:rsidRPr="005917FE" w:rsidRDefault="00EE168B" w:rsidP="005917FE">
            <w:pPr>
              <w:pStyle w:val="TableHeading"/>
            </w:pPr>
            <w:r>
              <w:t xml:space="preserve">Default </w:t>
            </w:r>
            <w:r w:rsidR="00E04CBF" w:rsidRPr="005917FE">
              <w:t>Gateway</w:t>
            </w:r>
          </w:p>
        </w:tc>
      </w:tr>
      <w:tr w:rsidR="00EE168B" w14:paraId="7D89221E" w14:textId="77777777" w:rsidTr="005917FE">
        <w:trPr>
          <w:cantSplit/>
          <w:jc w:val="center"/>
        </w:trPr>
        <w:tc>
          <w:tcPr>
            <w:tcW w:w="1356" w:type="dxa"/>
            <w:tcBorders>
              <w:bottom w:val="nil"/>
            </w:tcBorders>
            <w:vAlign w:val="center"/>
          </w:tcPr>
          <w:p w14:paraId="319DC1B6" w14:textId="77777777" w:rsidR="00EE168B" w:rsidRPr="008B68E7" w:rsidRDefault="00EE168B" w:rsidP="005917FE">
            <w:pPr>
              <w:pStyle w:val="TableText"/>
            </w:pPr>
            <w:r>
              <w:t>R1</w:t>
            </w:r>
          </w:p>
        </w:tc>
        <w:tc>
          <w:tcPr>
            <w:tcW w:w="1083" w:type="dxa"/>
            <w:vAlign w:val="center"/>
          </w:tcPr>
          <w:p w14:paraId="0C1D1EFD" w14:textId="77777777" w:rsidR="00EE168B" w:rsidRPr="008B68E7" w:rsidRDefault="00EE168B" w:rsidP="005917FE">
            <w:pPr>
              <w:pStyle w:val="TableText"/>
            </w:pPr>
            <w:r>
              <w:t>G0/0/0</w:t>
            </w:r>
          </w:p>
        </w:tc>
        <w:tc>
          <w:tcPr>
            <w:tcW w:w="2070" w:type="dxa"/>
            <w:vAlign w:val="center"/>
          </w:tcPr>
          <w:p w14:paraId="543A8868" w14:textId="4B544C08" w:rsidR="00EE168B" w:rsidRPr="008B68E7" w:rsidRDefault="00EE168B" w:rsidP="005917FE">
            <w:pPr>
              <w:pStyle w:val="TableText"/>
            </w:pPr>
            <w:r>
              <w:t>10.10.12.1/24</w:t>
            </w:r>
          </w:p>
        </w:tc>
        <w:tc>
          <w:tcPr>
            <w:tcW w:w="2250" w:type="dxa"/>
            <w:vAlign w:val="center"/>
          </w:tcPr>
          <w:p w14:paraId="648FD5F8" w14:textId="4B76CF5D" w:rsidR="00EE168B" w:rsidRPr="008B68E7" w:rsidRDefault="00EE168B" w:rsidP="005917FE">
            <w:pPr>
              <w:pStyle w:val="TableText"/>
            </w:pPr>
            <w:r w:rsidRPr="00CC1082">
              <w:t>2001:</w:t>
            </w:r>
            <w:r>
              <w:t>db8</w:t>
            </w:r>
            <w:r w:rsidRPr="00CC1082">
              <w:t>:0:1</w:t>
            </w:r>
            <w:r>
              <w:t>2</w:t>
            </w:r>
            <w:r w:rsidRPr="00CC1082">
              <w:t>::1/64</w:t>
            </w:r>
          </w:p>
        </w:tc>
        <w:tc>
          <w:tcPr>
            <w:tcW w:w="1344" w:type="dxa"/>
            <w:vAlign w:val="center"/>
          </w:tcPr>
          <w:p w14:paraId="67BF62EF" w14:textId="38EBBC8E" w:rsidR="00EE168B" w:rsidRDefault="00EE168B" w:rsidP="005917FE">
            <w:pPr>
              <w:pStyle w:val="TableText"/>
            </w:pPr>
            <w:r>
              <w:t>fe80::1:1</w:t>
            </w:r>
          </w:p>
        </w:tc>
        <w:tc>
          <w:tcPr>
            <w:tcW w:w="1980" w:type="dxa"/>
            <w:tcBorders>
              <w:bottom w:val="single" w:sz="4" w:space="0" w:color="auto"/>
            </w:tcBorders>
            <w:vAlign w:val="center"/>
          </w:tcPr>
          <w:p w14:paraId="7D108346" w14:textId="5B543E85" w:rsidR="00EE168B" w:rsidRPr="005917FE" w:rsidRDefault="00EE168B" w:rsidP="005917FE">
            <w:pPr>
              <w:pStyle w:val="TableText"/>
            </w:pPr>
            <w:r>
              <w:t>N/A</w:t>
            </w:r>
          </w:p>
        </w:tc>
      </w:tr>
      <w:tr w:rsidR="00EE168B" w14:paraId="78C1E224" w14:textId="77777777" w:rsidTr="005917FE">
        <w:trPr>
          <w:cantSplit/>
          <w:jc w:val="center"/>
        </w:trPr>
        <w:tc>
          <w:tcPr>
            <w:tcW w:w="1356" w:type="dxa"/>
            <w:tcBorders>
              <w:top w:val="nil"/>
              <w:bottom w:val="nil"/>
            </w:tcBorders>
            <w:vAlign w:val="bottom"/>
          </w:tcPr>
          <w:p w14:paraId="10EEC553" w14:textId="77777777" w:rsidR="00EE168B" w:rsidRDefault="00EE168B" w:rsidP="005917FE">
            <w:pPr>
              <w:pStyle w:val="ConfigWindow"/>
            </w:pPr>
            <w:r>
              <w:t>R1</w:t>
            </w:r>
          </w:p>
        </w:tc>
        <w:tc>
          <w:tcPr>
            <w:tcW w:w="1083" w:type="dxa"/>
            <w:vAlign w:val="center"/>
          </w:tcPr>
          <w:p w14:paraId="3314AE56" w14:textId="77777777" w:rsidR="00EE168B" w:rsidRDefault="00EE168B" w:rsidP="005917FE">
            <w:pPr>
              <w:pStyle w:val="TableText"/>
            </w:pPr>
            <w:r>
              <w:t>G0/0/1</w:t>
            </w:r>
          </w:p>
        </w:tc>
        <w:tc>
          <w:tcPr>
            <w:tcW w:w="2070" w:type="dxa"/>
            <w:vAlign w:val="center"/>
          </w:tcPr>
          <w:p w14:paraId="3B70E106" w14:textId="4226351D" w:rsidR="00EE168B" w:rsidRDefault="00EE168B" w:rsidP="005917FE">
            <w:pPr>
              <w:pStyle w:val="TableText"/>
            </w:pPr>
            <w:r>
              <w:t>10.10.1.1/24</w:t>
            </w:r>
          </w:p>
        </w:tc>
        <w:tc>
          <w:tcPr>
            <w:tcW w:w="2250" w:type="dxa"/>
            <w:vAlign w:val="center"/>
          </w:tcPr>
          <w:p w14:paraId="74757D77" w14:textId="3DDC5DF0" w:rsidR="00EE168B" w:rsidRPr="008B68E7" w:rsidRDefault="00EE168B" w:rsidP="005917FE">
            <w:pPr>
              <w:pStyle w:val="TableText"/>
            </w:pPr>
            <w:r w:rsidRPr="00CC1082">
              <w:t>2001:</w:t>
            </w:r>
            <w:r>
              <w:t>db8</w:t>
            </w:r>
            <w:r w:rsidRPr="00CC1082">
              <w:t>:0:1::1/64</w:t>
            </w:r>
          </w:p>
        </w:tc>
        <w:tc>
          <w:tcPr>
            <w:tcW w:w="1344" w:type="dxa"/>
            <w:vAlign w:val="center"/>
          </w:tcPr>
          <w:p w14:paraId="18C704B8" w14:textId="46AD5A3E" w:rsidR="00EE168B" w:rsidRDefault="00EE168B" w:rsidP="005917FE">
            <w:pPr>
              <w:pStyle w:val="TableText"/>
            </w:pPr>
            <w:r>
              <w:t>fe80::1:2</w:t>
            </w:r>
          </w:p>
        </w:tc>
        <w:tc>
          <w:tcPr>
            <w:tcW w:w="1980" w:type="dxa"/>
            <w:tcBorders>
              <w:top w:val="single" w:sz="4" w:space="0" w:color="auto"/>
              <w:bottom w:val="single" w:sz="4" w:space="0" w:color="auto"/>
            </w:tcBorders>
            <w:vAlign w:val="center"/>
          </w:tcPr>
          <w:p w14:paraId="5A5B39B6" w14:textId="7E791079" w:rsidR="00EE168B" w:rsidRPr="005917FE" w:rsidRDefault="00EE168B" w:rsidP="005917FE">
            <w:pPr>
              <w:pStyle w:val="ConfigWindow"/>
            </w:pPr>
            <w:r>
              <w:t>N/A</w:t>
            </w:r>
          </w:p>
        </w:tc>
      </w:tr>
      <w:tr w:rsidR="00EE168B" w14:paraId="4DD233C9" w14:textId="77777777" w:rsidTr="005917FE">
        <w:trPr>
          <w:cantSplit/>
          <w:jc w:val="center"/>
        </w:trPr>
        <w:tc>
          <w:tcPr>
            <w:tcW w:w="1356" w:type="dxa"/>
            <w:tcBorders>
              <w:top w:val="nil"/>
              <w:bottom w:val="single" w:sz="2" w:space="0" w:color="auto"/>
            </w:tcBorders>
            <w:vAlign w:val="bottom"/>
          </w:tcPr>
          <w:p w14:paraId="18D363B0" w14:textId="5B7AD11C" w:rsidR="00EE168B" w:rsidRDefault="00EE168B" w:rsidP="005917FE">
            <w:pPr>
              <w:pStyle w:val="ConfigWindow"/>
            </w:pPr>
            <w:r>
              <w:t>R1</w:t>
            </w:r>
          </w:p>
        </w:tc>
        <w:tc>
          <w:tcPr>
            <w:tcW w:w="1083" w:type="dxa"/>
            <w:vAlign w:val="center"/>
          </w:tcPr>
          <w:p w14:paraId="00A410C9" w14:textId="61DD7510" w:rsidR="00EE168B" w:rsidRDefault="00EE168B" w:rsidP="005917FE">
            <w:pPr>
              <w:pStyle w:val="TableText"/>
            </w:pPr>
            <w:r>
              <w:t>S0/1/0</w:t>
            </w:r>
          </w:p>
        </w:tc>
        <w:tc>
          <w:tcPr>
            <w:tcW w:w="2070" w:type="dxa"/>
            <w:vAlign w:val="center"/>
          </w:tcPr>
          <w:p w14:paraId="3124AB30" w14:textId="45C1C7F8" w:rsidR="00EE168B" w:rsidRDefault="00EE168B" w:rsidP="005917FE">
            <w:pPr>
              <w:pStyle w:val="TableText"/>
            </w:pPr>
            <w:r>
              <w:t>N/A</w:t>
            </w:r>
          </w:p>
        </w:tc>
        <w:tc>
          <w:tcPr>
            <w:tcW w:w="2250" w:type="dxa"/>
            <w:vAlign w:val="center"/>
          </w:tcPr>
          <w:p w14:paraId="66C824CE" w14:textId="5E53092C" w:rsidR="00EE168B" w:rsidRPr="008B68E7" w:rsidRDefault="00EE168B" w:rsidP="005917FE">
            <w:pPr>
              <w:pStyle w:val="TableText"/>
            </w:pPr>
            <w:r>
              <w:t>2001:db8:0:13::1/64</w:t>
            </w:r>
          </w:p>
        </w:tc>
        <w:tc>
          <w:tcPr>
            <w:tcW w:w="1344" w:type="dxa"/>
            <w:vAlign w:val="center"/>
          </w:tcPr>
          <w:p w14:paraId="52969EFA" w14:textId="036BE162" w:rsidR="00EE168B" w:rsidRDefault="00EE168B" w:rsidP="005917FE">
            <w:pPr>
              <w:pStyle w:val="TableText"/>
            </w:pPr>
            <w:r>
              <w:t>fe80::1:3</w:t>
            </w:r>
          </w:p>
        </w:tc>
        <w:tc>
          <w:tcPr>
            <w:tcW w:w="1980" w:type="dxa"/>
            <w:tcBorders>
              <w:top w:val="single" w:sz="4" w:space="0" w:color="auto"/>
              <w:bottom w:val="single" w:sz="2" w:space="0" w:color="auto"/>
            </w:tcBorders>
            <w:vAlign w:val="center"/>
          </w:tcPr>
          <w:p w14:paraId="2738EC69" w14:textId="31F5A486" w:rsidR="00EE168B" w:rsidRPr="005917FE" w:rsidRDefault="00EE168B" w:rsidP="005917FE">
            <w:pPr>
              <w:pStyle w:val="ConfigWindow"/>
            </w:pPr>
            <w:r>
              <w:t>N/A</w:t>
            </w:r>
          </w:p>
        </w:tc>
      </w:tr>
      <w:tr w:rsidR="00EE168B" w14:paraId="3228D5B1" w14:textId="77777777" w:rsidTr="005917FE">
        <w:trPr>
          <w:cantSplit/>
          <w:jc w:val="center"/>
        </w:trPr>
        <w:tc>
          <w:tcPr>
            <w:tcW w:w="1356" w:type="dxa"/>
            <w:tcBorders>
              <w:bottom w:val="nil"/>
            </w:tcBorders>
            <w:vAlign w:val="center"/>
          </w:tcPr>
          <w:p w14:paraId="2F2D339B" w14:textId="159E472A" w:rsidR="00EE168B" w:rsidRPr="008B68E7" w:rsidRDefault="00EE168B" w:rsidP="005917FE">
            <w:pPr>
              <w:pStyle w:val="TableText"/>
            </w:pPr>
            <w:r>
              <w:t>R2</w:t>
            </w:r>
          </w:p>
        </w:tc>
        <w:tc>
          <w:tcPr>
            <w:tcW w:w="1083" w:type="dxa"/>
            <w:vAlign w:val="center"/>
          </w:tcPr>
          <w:p w14:paraId="74219F0B" w14:textId="77777777" w:rsidR="00EE168B" w:rsidRPr="008B68E7" w:rsidRDefault="00EE168B" w:rsidP="005917FE">
            <w:pPr>
              <w:pStyle w:val="TableText"/>
            </w:pPr>
            <w:r>
              <w:t>G0/0/0</w:t>
            </w:r>
          </w:p>
        </w:tc>
        <w:tc>
          <w:tcPr>
            <w:tcW w:w="2070" w:type="dxa"/>
            <w:vAlign w:val="center"/>
          </w:tcPr>
          <w:p w14:paraId="48DF4BC0" w14:textId="1D86F9CE" w:rsidR="00EE168B" w:rsidRPr="008B68E7" w:rsidRDefault="00EE168B" w:rsidP="005917FE">
            <w:pPr>
              <w:pStyle w:val="TableText"/>
            </w:pPr>
            <w:r>
              <w:t>10.10.12.2/24</w:t>
            </w:r>
          </w:p>
        </w:tc>
        <w:tc>
          <w:tcPr>
            <w:tcW w:w="2250" w:type="dxa"/>
            <w:vAlign w:val="center"/>
          </w:tcPr>
          <w:p w14:paraId="3969EE2D" w14:textId="6BFE3E9A" w:rsidR="00EE168B" w:rsidRPr="008B68E7" w:rsidRDefault="00EE168B" w:rsidP="005917FE">
            <w:pPr>
              <w:pStyle w:val="TableText"/>
            </w:pPr>
            <w:r>
              <w:t>2001:db8:0:12::2</w:t>
            </w:r>
            <w:r w:rsidRPr="00CC1082">
              <w:t>/64</w:t>
            </w:r>
          </w:p>
        </w:tc>
        <w:tc>
          <w:tcPr>
            <w:tcW w:w="1344" w:type="dxa"/>
            <w:vAlign w:val="center"/>
          </w:tcPr>
          <w:p w14:paraId="60F605E9" w14:textId="5CB20C72" w:rsidR="00EE168B" w:rsidRDefault="00EE168B" w:rsidP="005917FE">
            <w:pPr>
              <w:pStyle w:val="TableText"/>
            </w:pPr>
            <w:r>
              <w:t>fe80::2:1</w:t>
            </w:r>
          </w:p>
        </w:tc>
        <w:tc>
          <w:tcPr>
            <w:tcW w:w="1980" w:type="dxa"/>
            <w:tcBorders>
              <w:bottom w:val="nil"/>
            </w:tcBorders>
            <w:vAlign w:val="center"/>
          </w:tcPr>
          <w:p w14:paraId="2FE2FDA1" w14:textId="45DF0235" w:rsidR="00EE168B" w:rsidRPr="005917FE" w:rsidRDefault="00EE168B" w:rsidP="005917FE">
            <w:pPr>
              <w:pStyle w:val="TableText"/>
            </w:pPr>
            <w:r>
              <w:t>N/A</w:t>
            </w:r>
          </w:p>
        </w:tc>
      </w:tr>
      <w:tr w:rsidR="00EE168B" w14:paraId="3EA70D36" w14:textId="77777777" w:rsidTr="005917FE">
        <w:trPr>
          <w:cantSplit/>
          <w:jc w:val="center"/>
        </w:trPr>
        <w:tc>
          <w:tcPr>
            <w:tcW w:w="1356" w:type="dxa"/>
            <w:tcBorders>
              <w:top w:val="nil"/>
              <w:bottom w:val="single" w:sz="2" w:space="0" w:color="auto"/>
            </w:tcBorders>
            <w:vAlign w:val="bottom"/>
          </w:tcPr>
          <w:p w14:paraId="16CDE33E" w14:textId="77777777" w:rsidR="00EE168B" w:rsidRPr="008B68E7" w:rsidRDefault="00EE168B" w:rsidP="005917FE">
            <w:pPr>
              <w:pStyle w:val="ConfigWindow"/>
            </w:pPr>
            <w:r>
              <w:t>R2</w:t>
            </w:r>
          </w:p>
        </w:tc>
        <w:tc>
          <w:tcPr>
            <w:tcW w:w="1083" w:type="dxa"/>
            <w:vAlign w:val="center"/>
          </w:tcPr>
          <w:p w14:paraId="73937080" w14:textId="4DC1CB7B" w:rsidR="00EE168B" w:rsidRPr="008B68E7" w:rsidRDefault="00EE168B" w:rsidP="005917FE">
            <w:pPr>
              <w:pStyle w:val="TableText"/>
            </w:pPr>
            <w:r>
              <w:t>G0/0/1</w:t>
            </w:r>
          </w:p>
        </w:tc>
        <w:tc>
          <w:tcPr>
            <w:tcW w:w="2070" w:type="dxa"/>
            <w:vAlign w:val="center"/>
          </w:tcPr>
          <w:p w14:paraId="7A4FDA6E" w14:textId="4A1F7866" w:rsidR="00EE168B" w:rsidRPr="008B68E7" w:rsidRDefault="00EE168B" w:rsidP="005917FE">
            <w:pPr>
              <w:pStyle w:val="TableText"/>
            </w:pPr>
            <w:r>
              <w:t>10.10.23.1/24</w:t>
            </w:r>
          </w:p>
        </w:tc>
        <w:tc>
          <w:tcPr>
            <w:tcW w:w="2250" w:type="dxa"/>
            <w:vAlign w:val="center"/>
          </w:tcPr>
          <w:p w14:paraId="647B9895" w14:textId="0ECD40B2" w:rsidR="00EE168B" w:rsidRPr="008B68E7" w:rsidRDefault="00EE168B" w:rsidP="005917FE">
            <w:pPr>
              <w:pStyle w:val="TableText"/>
            </w:pPr>
            <w:r>
              <w:t>2001:db8:0:23</w:t>
            </w:r>
            <w:r w:rsidRPr="00CC1082">
              <w:t>::1/64</w:t>
            </w:r>
          </w:p>
        </w:tc>
        <w:tc>
          <w:tcPr>
            <w:tcW w:w="1344" w:type="dxa"/>
            <w:vAlign w:val="center"/>
          </w:tcPr>
          <w:p w14:paraId="1271F071" w14:textId="359452D2" w:rsidR="00EE168B" w:rsidRDefault="00EE168B" w:rsidP="005917FE">
            <w:pPr>
              <w:pStyle w:val="TableText"/>
            </w:pPr>
            <w:r>
              <w:t>fe80::2:2</w:t>
            </w:r>
          </w:p>
        </w:tc>
        <w:tc>
          <w:tcPr>
            <w:tcW w:w="1980" w:type="dxa"/>
            <w:tcBorders>
              <w:top w:val="nil"/>
              <w:bottom w:val="single" w:sz="2" w:space="0" w:color="auto"/>
            </w:tcBorders>
            <w:vAlign w:val="center"/>
          </w:tcPr>
          <w:p w14:paraId="7499783F" w14:textId="089A4124" w:rsidR="00EE168B" w:rsidRPr="005917FE" w:rsidRDefault="00EE168B" w:rsidP="005917FE">
            <w:pPr>
              <w:pStyle w:val="ConfigWindow"/>
            </w:pPr>
            <w:r>
              <w:t>N/A</w:t>
            </w:r>
          </w:p>
        </w:tc>
      </w:tr>
      <w:tr w:rsidR="00EE168B" w14:paraId="59182ADB" w14:textId="77777777" w:rsidTr="005917FE">
        <w:trPr>
          <w:cantSplit/>
          <w:jc w:val="center"/>
        </w:trPr>
        <w:tc>
          <w:tcPr>
            <w:tcW w:w="1356" w:type="dxa"/>
            <w:tcBorders>
              <w:bottom w:val="nil"/>
            </w:tcBorders>
            <w:vAlign w:val="center"/>
          </w:tcPr>
          <w:p w14:paraId="188DE89E" w14:textId="6C0EBEF2" w:rsidR="00EE168B" w:rsidRDefault="00EE168B" w:rsidP="005917FE">
            <w:pPr>
              <w:pStyle w:val="TableText"/>
            </w:pPr>
            <w:r>
              <w:t>R3</w:t>
            </w:r>
          </w:p>
        </w:tc>
        <w:tc>
          <w:tcPr>
            <w:tcW w:w="1083" w:type="dxa"/>
            <w:vAlign w:val="center"/>
          </w:tcPr>
          <w:p w14:paraId="1721A25C" w14:textId="4CD55181" w:rsidR="00EE168B" w:rsidRDefault="00EE168B" w:rsidP="005917FE">
            <w:pPr>
              <w:pStyle w:val="TableText"/>
            </w:pPr>
            <w:r>
              <w:t>G0/0/0</w:t>
            </w:r>
          </w:p>
        </w:tc>
        <w:tc>
          <w:tcPr>
            <w:tcW w:w="2070" w:type="dxa"/>
            <w:vAlign w:val="center"/>
          </w:tcPr>
          <w:p w14:paraId="005E564D" w14:textId="5B0998F1" w:rsidR="00EE168B" w:rsidRDefault="00EE168B" w:rsidP="005917FE">
            <w:pPr>
              <w:pStyle w:val="TableText"/>
            </w:pPr>
            <w:r>
              <w:t>10.10.23.2/24</w:t>
            </w:r>
          </w:p>
        </w:tc>
        <w:tc>
          <w:tcPr>
            <w:tcW w:w="2250" w:type="dxa"/>
            <w:vAlign w:val="center"/>
          </w:tcPr>
          <w:p w14:paraId="3E218843" w14:textId="38BC6E9A" w:rsidR="00EE168B" w:rsidRPr="008B68E7" w:rsidRDefault="00EE168B" w:rsidP="005917FE">
            <w:pPr>
              <w:pStyle w:val="TableText"/>
            </w:pPr>
            <w:r>
              <w:t>2001:db8:0:23::2</w:t>
            </w:r>
            <w:r w:rsidRPr="00CC1082">
              <w:t>/64</w:t>
            </w:r>
          </w:p>
        </w:tc>
        <w:tc>
          <w:tcPr>
            <w:tcW w:w="1344" w:type="dxa"/>
            <w:vAlign w:val="center"/>
          </w:tcPr>
          <w:p w14:paraId="08566B86" w14:textId="163A213A" w:rsidR="00EE168B" w:rsidRDefault="00EE168B" w:rsidP="005917FE">
            <w:pPr>
              <w:pStyle w:val="TableText"/>
            </w:pPr>
            <w:r>
              <w:t>fe80::3:1</w:t>
            </w:r>
          </w:p>
        </w:tc>
        <w:tc>
          <w:tcPr>
            <w:tcW w:w="1980" w:type="dxa"/>
            <w:tcBorders>
              <w:bottom w:val="nil"/>
            </w:tcBorders>
            <w:vAlign w:val="center"/>
          </w:tcPr>
          <w:p w14:paraId="27754656" w14:textId="436A2E3B" w:rsidR="00EE168B" w:rsidRPr="005917FE" w:rsidRDefault="00EE168B" w:rsidP="005917FE">
            <w:pPr>
              <w:pStyle w:val="TableText"/>
            </w:pPr>
            <w:r>
              <w:t>N/A</w:t>
            </w:r>
          </w:p>
        </w:tc>
      </w:tr>
      <w:tr w:rsidR="00EE168B" w14:paraId="65C29483" w14:textId="77777777" w:rsidTr="005917FE">
        <w:trPr>
          <w:cantSplit/>
          <w:jc w:val="center"/>
        </w:trPr>
        <w:tc>
          <w:tcPr>
            <w:tcW w:w="1356" w:type="dxa"/>
            <w:tcBorders>
              <w:top w:val="nil"/>
              <w:bottom w:val="nil"/>
            </w:tcBorders>
            <w:vAlign w:val="bottom"/>
          </w:tcPr>
          <w:p w14:paraId="2D7EFD52" w14:textId="77777777" w:rsidR="00EE168B" w:rsidRDefault="00EE168B" w:rsidP="005917FE">
            <w:pPr>
              <w:pStyle w:val="ConfigWindow"/>
            </w:pPr>
            <w:r>
              <w:t>R3</w:t>
            </w:r>
          </w:p>
        </w:tc>
        <w:tc>
          <w:tcPr>
            <w:tcW w:w="1083" w:type="dxa"/>
            <w:vAlign w:val="center"/>
          </w:tcPr>
          <w:p w14:paraId="7BC8F21A" w14:textId="2540DE5D" w:rsidR="00EE168B" w:rsidRDefault="00EE168B" w:rsidP="005917FE">
            <w:pPr>
              <w:pStyle w:val="TableText"/>
            </w:pPr>
            <w:r>
              <w:t>G0/0/1</w:t>
            </w:r>
          </w:p>
        </w:tc>
        <w:tc>
          <w:tcPr>
            <w:tcW w:w="2070" w:type="dxa"/>
            <w:vAlign w:val="center"/>
          </w:tcPr>
          <w:p w14:paraId="66FCBBF0" w14:textId="6A21DB5E" w:rsidR="00EE168B" w:rsidRDefault="00EE168B" w:rsidP="005917FE">
            <w:pPr>
              <w:pStyle w:val="TableText"/>
            </w:pPr>
            <w:r>
              <w:t>10.10.3.1/24</w:t>
            </w:r>
          </w:p>
        </w:tc>
        <w:tc>
          <w:tcPr>
            <w:tcW w:w="2250" w:type="dxa"/>
            <w:vAlign w:val="center"/>
          </w:tcPr>
          <w:p w14:paraId="08C2E6FE" w14:textId="08D618F4" w:rsidR="00EE168B" w:rsidRPr="008B68E7" w:rsidRDefault="00EE168B" w:rsidP="005917FE">
            <w:pPr>
              <w:pStyle w:val="TableText"/>
            </w:pPr>
            <w:r>
              <w:t>2001:db8:0:3</w:t>
            </w:r>
            <w:r w:rsidRPr="00CC1082">
              <w:t>::1/64</w:t>
            </w:r>
          </w:p>
        </w:tc>
        <w:tc>
          <w:tcPr>
            <w:tcW w:w="1344" w:type="dxa"/>
            <w:vAlign w:val="center"/>
          </w:tcPr>
          <w:p w14:paraId="022573F7" w14:textId="4F1966DE" w:rsidR="00EE168B" w:rsidRDefault="00EE168B" w:rsidP="005917FE">
            <w:pPr>
              <w:pStyle w:val="TableText"/>
            </w:pPr>
            <w:r>
              <w:t>fe80::3:2</w:t>
            </w:r>
          </w:p>
        </w:tc>
        <w:tc>
          <w:tcPr>
            <w:tcW w:w="1980" w:type="dxa"/>
            <w:tcBorders>
              <w:top w:val="nil"/>
              <w:bottom w:val="nil"/>
            </w:tcBorders>
            <w:vAlign w:val="center"/>
          </w:tcPr>
          <w:p w14:paraId="38245AF7" w14:textId="4E8FDA3B" w:rsidR="00EE168B" w:rsidRPr="005917FE" w:rsidRDefault="00EE168B" w:rsidP="005917FE">
            <w:pPr>
              <w:pStyle w:val="ConfigWindow"/>
            </w:pPr>
            <w:r>
              <w:t>N/A</w:t>
            </w:r>
          </w:p>
        </w:tc>
      </w:tr>
      <w:tr w:rsidR="00EE168B" w14:paraId="31754351" w14:textId="77777777" w:rsidTr="005917FE">
        <w:trPr>
          <w:cantSplit/>
          <w:jc w:val="center"/>
        </w:trPr>
        <w:tc>
          <w:tcPr>
            <w:tcW w:w="1356" w:type="dxa"/>
            <w:tcBorders>
              <w:top w:val="nil"/>
            </w:tcBorders>
            <w:vAlign w:val="bottom"/>
          </w:tcPr>
          <w:p w14:paraId="12CF4105" w14:textId="77777777" w:rsidR="00EE168B" w:rsidRDefault="00EE168B" w:rsidP="005917FE">
            <w:pPr>
              <w:pStyle w:val="ConfigWindow"/>
            </w:pPr>
            <w:r>
              <w:t>R3</w:t>
            </w:r>
          </w:p>
        </w:tc>
        <w:tc>
          <w:tcPr>
            <w:tcW w:w="1083" w:type="dxa"/>
            <w:vAlign w:val="center"/>
          </w:tcPr>
          <w:p w14:paraId="33FE1982" w14:textId="6B9F267A" w:rsidR="00EE168B" w:rsidRDefault="00EE168B" w:rsidP="005917FE">
            <w:pPr>
              <w:pStyle w:val="TableText"/>
            </w:pPr>
            <w:r>
              <w:t>S0/1/0</w:t>
            </w:r>
          </w:p>
        </w:tc>
        <w:tc>
          <w:tcPr>
            <w:tcW w:w="2070" w:type="dxa"/>
            <w:vAlign w:val="center"/>
          </w:tcPr>
          <w:p w14:paraId="36256F03" w14:textId="00104650" w:rsidR="00EE168B" w:rsidRDefault="00EE168B" w:rsidP="005917FE">
            <w:pPr>
              <w:pStyle w:val="TableText"/>
            </w:pPr>
          </w:p>
        </w:tc>
        <w:tc>
          <w:tcPr>
            <w:tcW w:w="2250" w:type="dxa"/>
            <w:vAlign w:val="center"/>
          </w:tcPr>
          <w:p w14:paraId="55209750" w14:textId="32646DA4" w:rsidR="00EE168B" w:rsidRPr="008B68E7" w:rsidRDefault="00EE168B" w:rsidP="005917FE">
            <w:pPr>
              <w:pStyle w:val="TableText"/>
            </w:pPr>
            <w:r>
              <w:t>2001:db8:0:13::2/64</w:t>
            </w:r>
          </w:p>
        </w:tc>
        <w:tc>
          <w:tcPr>
            <w:tcW w:w="1344" w:type="dxa"/>
            <w:vAlign w:val="center"/>
          </w:tcPr>
          <w:p w14:paraId="7F7A0A7A" w14:textId="1C8C205A" w:rsidR="00EE168B" w:rsidRDefault="00EE168B" w:rsidP="005917FE">
            <w:pPr>
              <w:pStyle w:val="TableText"/>
            </w:pPr>
            <w:r>
              <w:t>fe80::3:3</w:t>
            </w:r>
          </w:p>
        </w:tc>
        <w:tc>
          <w:tcPr>
            <w:tcW w:w="1980" w:type="dxa"/>
            <w:tcBorders>
              <w:top w:val="nil"/>
            </w:tcBorders>
            <w:vAlign w:val="center"/>
          </w:tcPr>
          <w:p w14:paraId="5E59AE01" w14:textId="33AF9FC4" w:rsidR="00EE168B" w:rsidRPr="005917FE" w:rsidRDefault="00EE168B" w:rsidP="005917FE">
            <w:pPr>
              <w:pStyle w:val="ConfigWindow"/>
            </w:pPr>
            <w:r>
              <w:t>N/A</w:t>
            </w:r>
          </w:p>
        </w:tc>
      </w:tr>
      <w:tr w:rsidR="00EE168B" w14:paraId="0C2945DF" w14:textId="77777777" w:rsidTr="005917FE">
        <w:trPr>
          <w:cantSplit/>
          <w:jc w:val="center"/>
        </w:trPr>
        <w:tc>
          <w:tcPr>
            <w:tcW w:w="1356" w:type="dxa"/>
            <w:vAlign w:val="center"/>
          </w:tcPr>
          <w:p w14:paraId="6E849AA2" w14:textId="75A3AAA3" w:rsidR="00EE168B" w:rsidRDefault="00EE168B" w:rsidP="005917FE">
            <w:pPr>
              <w:pStyle w:val="TableText"/>
            </w:pPr>
            <w:r>
              <w:t>D1</w:t>
            </w:r>
          </w:p>
        </w:tc>
        <w:tc>
          <w:tcPr>
            <w:tcW w:w="1083" w:type="dxa"/>
            <w:vAlign w:val="center"/>
          </w:tcPr>
          <w:p w14:paraId="702D19E2" w14:textId="0B118E36" w:rsidR="00EE168B" w:rsidRDefault="00EE168B" w:rsidP="005917FE">
            <w:pPr>
              <w:pStyle w:val="TableText"/>
            </w:pPr>
            <w:r>
              <w:t>VLAN 10</w:t>
            </w:r>
          </w:p>
        </w:tc>
        <w:tc>
          <w:tcPr>
            <w:tcW w:w="2070" w:type="dxa"/>
            <w:vAlign w:val="center"/>
          </w:tcPr>
          <w:p w14:paraId="0D46D5A3" w14:textId="21C0377C" w:rsidR="00EE168B" w:rsidRDefault="00EE168B" w:rsidP="005917FE">
            <w:pPr>
              <w:pStyle w:val="TableText"/>
            </w:pPr>
            <w:r>
              <w:t>10.10.1.2/24</w:t>
            </w:r>
          </w:p>
        </w:tc>
        <w:tc>
          <w:tcPr>
            <w:tcW w:w="2250" w:type="dxa"/>
            <w:vAlign w:val="center"/>
          </w:tcPr>
          <w:p w14:paraId="717E7C4B" w14:textId="30BE209C" w:rsidR="00EE168B" w:rsidRDefault="005917FE" w:rsidP="005917FE">
            <w:pPr>
              <w:pStyle w:val="TableText"/>
            </w:pPr>
            <w:r>
              <w:t>N/A</w:t>
            </w:r>
          </w:p>
        </w:tc>
        <w:tc>
          <w:tcPr>
            <w:tcW w:w="1344" w:type="dxa"/>
            <w:vAlign w:val="center"/>
          </w:tcPr>
          <w:p w14:paraId="3FAFB072" w14:textId="412FEF4F" w:rsidR="00EE168B" w:rsidRDefault="005917FE" w:rsidP="005917FE">
            <w:pPr>
              <w:pStyle w:val="TableText"/>
            </w:pPr>
            <w:r>
              <w:t>N/A</w:t>
            </w:r>
          </w:p>
        </w:tc>
        <w:tc>
          <w:tcPr>
            <w:tcW w:w="1980" w:type="dxa"/>
            <w:vAlign w:val="center"/>
          </w:tcPr>
          <w:p w14:paraId="1C733E49" w14:textId="07F0E5E1" w:rsidR="00EE168B" w:rsidRPr="005917FE" w:rsidRDefault="00EE168B" w:rsidP="005917FE">
            <w:pPr>
              <w:pStyle w:val="TableText"/>
            </w:pPr>
            <w:r w:rsidRPr="005917FE">
              <w:t>10.10.1.1</w:t>
            </w:r>
          </w:p>
        </w:tc>
      </w:tr>
      <w:tr w:rsidR="00EE168B" w14:paraId="5042F74C" w14:textId="77777777" w:rsidTr="005917FE">
        <w:trPr>
          <w:cantSplit/>
          <w:jc w:val="center"/>
        </w:trPr>
        <w:tc>
          <w:tcPr>
            <w:tcW w:w="1356" w:type="dxa"/>
            <w:vAlign w:val="center"/>
          </w:tcPr>
          <w:p w14:paraId="134FC8CF" w14:textId="4245F89F" w:rsidR="00EE168B" w:rsidRDefault="00EE168B" w:rsidP="005917FE">
            <w:pPr>
              <w:pStyle w:val="TableText"/>
            </w:pPr>
            <w:r>
              <w:lastRenderedPageBreak/>
              <w:t>D2</w:t>
            </w:r>
          </w:p>
        </w:tc>
        <w:tc>
          <w:tcPr>
            <w:tcW w:w="1083" w:type="dxa"/>
            <w:vAlign w:val="center"/>
          </w:tcPr>
          <w:p w14:paraId="76D75941" w14:textId="77777777" w:rsidR="00EE168B" w:rsidRDefault="00EE168B" w:rsidP="005917FE">
            <w:pPr>
              <w:pStyle w:val="TableText"/>
            </w:pPr>
            <w:r>
              <w:t>VLAN 10</w:t>
            </w:r>
          </w:p>
        </w:tc>
        <w:tc>
          <w:tcPr>
            <w:tcW w:w="2070" w:type="dxa"/>
            <w:vAlign w:val="center"/>
          </w:tcPr>
          <w:p w14:paraId="3E880B53" w14:textId="5550F42C" w:rsidR="00EE168B" w:rsidRDefault="00EE168B" w:rsidP="005917FE">
            <w:pPr>
              <w:pStyle w:val="TableText"/>
            </w:pPr>
            <w:r>
              <w:t>10.10.3.2/24</w:t>
            </w:r>
          </w:p>
        </w:tc>
        <w:tc>
          <w:tcPr>
            <w:tcW w:w="2250" w:type="dxa"/>
            <w:vAlign w:val="center"/>
          </w:tcPr>
          <w:p w14:paraId="04273A9C" w14:textId="4CD2480C" w:rsidR="00EE168B" w:rsidRDefault="00EE168B" w:rsidP="005917FE">
            <w:pPr>
              <w:pStyle w:val="TableText"/>
            </w:pPr>
            <w:r>
              <w:t>N/A</w:t>
            </w:r>
          </w:p>
        </w:tc>
        <w:tc>
          <w:tcPr>
            <w:tcW w:w="1344" w:type="dxa"/>
            <w:vAlign w:val="center"/>
          </w:tcPr>
          <w:p w14:paraId="6B577D89" w14:textId="7390F18D" w:rsidR="00EE168B" w:rsidRDefault="00EE168B" w:rsidP="005917FE">
            <w:pPr>
              <w:pStyle w:val="TableText"/>
            </w:pPr>
            <w:r>
              <w:t>N/A</w:t>
            </w:r>
          </w:p>
        </w:tc>
        <w:tc>
          <w:tcPr>
            <w:tcW w:w="1980" w:type="dxa"/>
            <w:vAlign w:val="center"/>
          </w:tcPr>
          <w:p w14:paraId="700022C6" w14:textId="5210D8BC" w:rsidR="00EE168B" w:rsidRPr="005917FE" w:rsidRDefault="00EE168B" w:rsidP="005917FE">
            <w:pPr>
              <w:pStyle w:val="TableText"/>
            </w:pPr>
            <w:r w:rsidRPr="005917FE">
              <w:t>10.10.3.1</w:t>
            </w:r>
          </w:p>
        </w:tc>
      </w:tr>
      <w:tr w:rsidR="00EE168B" w14:paraId="45C0CD20" w14:textId="77777777" w:rsidTr="005917FE">
        <w:trPr>
          <w:cantSplit/>
          <w:jc w:val="center"/>
        </w:trPr>
        <w:tc>
          <w:tcPr>
            <w:tcW w:w="1356" w:type="dxa"/>
            <w:vAlign w:val="center"/>
          </w:tcPr>
          <w:p w14:paraId="75A1A8C8" w14:textId="77777777" w:rsidR="00EE168B" w:rsidRDefault="00EE168B" w:rsidP="005917FE">
            <w:pPr>
              <w:pStyle w:val="TableText"/>
            </w:pPr>
            <w:r>
              <w:t>PC1</w:t>
            </w:r>
          </w:p>
        </w:tc>
        <w:tc>
          <w:tcPr>
            <w:tcW w:w="1083" w:type="dxa"/>
            <w:vAlign w:val="center"/>
          </w:tcPr>
          <w:p w14:paraId="55D4E762" w14:textId="77777777" w:rsidR="00EE168B" w:rsidRDefault="00EE168B" w:rsidP="005917FE">
            <w:pPr>
              <w:pStyle w:val="TableText"/>
            </w:pPr>
            <w:r>
              <w:t>NIC</w:t>
            </w:r>
          </w:p>
        </w:tc>
        <w:tc>
          <w:tcPr>
            <w:tcW w:w="2070" w:type="dxa"/>
            <w:vAlign w:val="center"/>
          </w:tcPr>
          <w:p w14:paraId="63BD75A3" w14:textId="3F9AF492" w:rsidR="00EE168B" w:rsidRDefault="00EE168B" w:rsidP="005917FE">
            <w:pPr>
              <w:pStyle w:val="TableText"/>
            </w:pPr>
            <w:r>
              <w:t>10.10.1.10/24</w:t>
            </w:r>
          </w:p>
        </w:tc>
        <w:tc>
          <w:tcPr>
            <w:tcW w:w="2250" w:type="dxa"/>
            <w:vAlign w:val="center"/>
          </w:tcPr>
          <w:p w14:paraId="7656E2A7" w14:textId="0F2D3D6D" w:rsidR="00EE168B" w:rsidRPr="008B68E7" w:rsidRDefault="00EE168B" w:rsidP="005917FE">
            <w:pPr>
              <w:pStyle w:val="TableText"/>
            </w:pPr>
            <w:r w:rsidRPr="00CC1082">
              <w:t>2001:</w:t>
            </w:r>
            <w:r>
              <w:t>db8</w:t>
            </w:r>
            <w:r w:rsidRPr="00CC1082">
              <w:t>:0:1::1</w:t>
            </w:r>
            <w:r>
              <w:t>0</w:t>
            </w:r>
            <w:r w:rsidRPr="00CC1082">
              <w:t>/64</w:t>
            </w:r>
          </w:p>
        </w:tc>
        <w:tc>
          <w:tcPr>
            <w:tcW w:w="1344" w:type="dxa"/>
            <w:vAlign w:val="center"/>
          </w:tcPr>
          <w:p w14:paraId="0E901E62" w14:textId="1483F24F" w:rsidR="00EE168B" w:rsidRDefault="00EE168B" w:rsidP="005917FE">
            <w:pPr>
              <w:pStyle w:val="TableText"/>
            </w:pPr>
            <w:r>
              <w:t>EUI-64/CGA</w:t>
            </w:r>
          </w:p>
        </w:tc>
        <w:tc>
          <w:tcPr>
            <w:tcW w:w="1980" w:type="dxa"/>
            <w:vAlign w:val="center"/>
          </w:tcPr>
          <w:p w14:paraId="5D942FC5" w14:textId="77777777" w:rsidR="00EE168B" w:rsidRDefault="00EE168B" w:rsidP="00EE168B">
            <w:pPr>
              <w:pStyle w:val="TableText"/>
            </w:pPr>
            <w:r w:rsidRPr="005917FE">
              <w:t>10.10.1.1</w:t>
            </w:r>
          </w:p>
          <w:p w14:paraId="7E4204D8" w14:textId="5045A32B" w:rsidR="00EE168B" w:rsidRPr="005917FE" w:rsidRDefault="00EE168B" w:rsidP="005917FE">
            <w:pPr>
              <w:pStyle w:val="TableText"/>
            </w:pPr>
            <w:r w:rsidRPr="005917FE">
              <w:t>2001:db8:0:1::1</w:t>
            </w:r>
          </w:p>
        </w:tc>
      </w:tr>
      <w:tr w:rsidR="00EE168B" w14:paraId="5E961284" w14:textId="77777777" w:rsidTr="005917FE">
        <w:trPr>
          <w:cantSplit/>
          <w:jc w:val="center"/>
        </w:trPr>
        <w:tc>
          <w:tcPr>
            <w:tcW w:w="1356" w:type="dxa"/>
            <w:vAlign w:val="center"/>
          </w:tcPr>
          <w:p w14:paraId="108A2BCE" w14:textId="77777777" w:rsidR="00EE168B" w:rsidRDefault="00EE168B" w:rsidP="005917FE">
            <w:pPr>
              <w:pStyle w:val="TableText"/>
            </w:pPr>
            <w:r>
              <w:t>PC2</w:t>
            </w:r>
          </w:p>
        </w:tc>
        <w:tc>
          <w:tcPr>
            <w:tcW w:w="1083" w:type="dxa"/>
            <w:vAlign w:val="center"/>
          </w:tcPr>
          <w:p w14:paraId="1FBF35E2" w14:textId="77777777" w:rsidR="00EE168B" w:rsidRDefault="00EE168B" w:rsidP="005917FE">
            <w:pPr>
              <w:pStyle w:val="TableText"/>
            </w:pPr>
            <w:r>
              <w:t>NIC</w:t>
            </w:r>
          </w:p>
        </w:tc>
        <w:tc>
          <w:tcPr>
            <w:tcW w:w="2070" w:type="dxa"/>
            <w:vAlign w:val="center"/>
          </w:tcPr>
          <w:p w14:paraId="0582F3D9" w14:textId="468856AC" w:rsidR="00EE168B" w:rsidRDefault="00EE168B" w:rsidP="005917FE">
            <w:pPr>
              <w:pStyle w:val="TableText"/>
            </w:pPr>
            <w:r>
              <w:t>10.10.1.20/24</w:t>
            </w:r>
          </w:p>
        </w:tc>
        <w:tc>
          <w:tcPr>
            <w:tcW w:w="2250" w:type="dxa"/>
            <w:vAlign w:val="center"/>
          </w:tcPr>
          <w:p w14:paraId="0BD19005" w14:textId="160FE521" w:rsidR="00EE168B" w:rsidRPr="008B68E7" w:rsidRDefault="00EE168B" w:rsidP="005917FE">
            <w:pPr>
              <w:pStyle w:val="TableText"/>
            </w:pPr>
            <w:r>
              <w:t>2001:db8:0:1::20</w:t>
            </w:r>
            <w:r w:rsidRPr="00CC1082">
              <w:t>/64</w:t>
            </w:r>
          </w:p>
        </w:tc>
        <w:tc>
          <w:tcPr>
            <w:tcW w:w="1344" w:type="dxa"/>
            <w:vAlign w:val="center"/>
          </w:tcPr>
          <w:p w14:paraId="3BE8771A" w14:textId="7F9FF09D" w:rsidR="00EE168B" w:rsidRDefault="00EE168B" w:rsidP="005917FE">
            <w:pPr>
              <w:pStyle w:val="TableText"/>
            </w:pPr>
            <w:r>
              <w:t>EUI-64/CGA</w:t>
            </w:r>
          </w:p>
        </w:tc>
        <w:tc>
          <w:tcPr>
            <w:tcW w:w="1980" w:type="dxa"/>
            <w:vAlign w:val="center"/>
          </w:tcPr>
          <w:p w14:paraId="1DC7FB17" w14:textId="1A918CCE" w:rsidR="00EE168B" w:rsidRDefault="00EE168B" w:rsidP="00EE168B">
            <w:pPr>
              <w:pStyle w:val="TableText"/>
            </w:pPr>
            <w:r w:rsidRPr="005917FE">
              <w:t>10.10.1.1</w:t>
            </w:r>
          </w:p>
          <w:p w14:paraId="018ECE89" w14:textId="5CD368B1" w:rsidR="00EE168B" w:rsidRPr="005917FE" w:rsidRDefault="00EE168B" w:rsidP="005917FE">
            <w:pPr>
              <w:pStyle w:val="TableText"/>
            </w:pPr>
            <w:r w:rsidRPr="005917FE">
              <w:t>2001:db8:0:1::1</w:t>
            </w:r>
          </w:p>
        </w:tc>
      </w:tr>
      <w:tr w:rsidR="00EE168B" w14:paraId="4009B6A1" w14:textId="77777777" w:rsidTr="005917FE">
        <w:trPr>
          <w:cantSplit/>
          <w:jc w:val="center"/>
        </w:trPr>
        <w:tc>
          <w:tcPr>
            <w:tcW w:w="1356" w:type="dxa"/>
            <w:vAlign w:val="center"/>
          </w:tcPr>
          <w:p w14:paraId="17D97A1D" w14:textId="6830AE3C" w:rsidR="00EE168B" w:rsidRDefault="00EE168B" w:rsidP="005917FE">
            <w:pPr>
              <w:pStyle w:val="TableText"/>
            </w:pPr>
            <w:r>
              <w:t>Web Server</w:t>
            </w:r>
          </w:p>
        </w:tc>
        <w:tc>
          <w:tcPr>
            <w:tcW w:w="1083" w:type="dxa"/>
            <w:vAlign w:val="center"/>
          </w:tcPr>
          <w:p w14:paraId="0D2E6A14" w14:textId="77777777" w:rsidR="00EE168B" w:rsidRDefault="00EE168B" w:rsidP="005917FE">
            <w:pPr>
              <w:pStyle w:val="TableText"/>
            </w:pPr>
            <w:r>
              <w:t>NIC</w:t>
            </w:r>
          </w:p>
        </w:tc>
        <w:tc>
          <w:tcPr>
            <w:tcW w:w="2070" w:type="dxa"/>
            <w:vAlign w:val="center"/>
          </w:tcPr>
          <w:p w14:paraId="48A835F1" w14:textId="7B25A1E2" w:rsidR="00EE168B" w:rsidRDefault="00EE168B" w:rsidP="005917FE">
            <w:pPr>
              <w:pStyle w:val="TableText"/>
            </w:pPr>
            <w:r>
              <w:t>10.10.3.5/24</w:t>
            </w:r>
          </w:p>
        </w:tc>
        <w:tc>
          <w:tcPr>
            <w:tcW w:w="2250" w:type="dxa"/>
            <w:vAlign w:val="center"/>
          </w:tcPr>
          <w:p w14:paraId="782A2C9F" w14:textId="7CCFF404" w:rsidR="00EE168B" w:rsidRDefault="00EE168B" w:rsidP="005917FE">
            <w:pPr>
              <w:pStyle w:val="TableText"/>
            </w:pPr>
            <w:r>
              <w:t>2001:db8:0:3::5</w:t>
            </w:r>
            <w:r w:rsidRPr="00CC1082">
              <w:t>/64</w:t>
            </w:r>
          </w:p>
        </w:tc>
        <w:tc>
          <w:tcPr>
            <w:tcW w:w="1344" w:type="dxa"/>
            <w:vAlign w:val="center"/>
          </w:tcPr>
          <w:p w14:paraId="5EA5772A" w14:textId="635BED01" w:rsidR="00EE168B" w:rsidRDefault="00EE168B" w:rsidP="005917FE">
            <w:pPr>
              <w:pStyle w:val="TableText"/>
            </w:pPr>
            <w:r>
              <w:t>EUI-64/CGA</w:t>
            </w:r>
          </w:p>
        </w:tc>
        <w:tc>
          <w:tcPr>
            <w:tcW w:w="1980" w:type="dxa"/>
            <w:vAlign w:val="center"/>
          </w:tcPr>
          <w:p w14:paraId="5342D8CD" w14:textId="35642E6F" w:rsidR="00EE168B" w:rsidRDefault="00EE168B" w:rsidP="00EE168B">
            <w:pPr>
              <w:pStyle w:val="TableText"/>
            </w:pPr>
            <w:r w:rsidRPr="005917FE">
              <w:t>10.10.3.1</w:t>
            </w:r>
          </w:p>
          <w:p w14:paraId="04FEDA4F" w14:textId="5F5633E3" w:rsidR="00EE168B" w:rsidRPr="005917FE" w:rsidRDefault="00EE168B" w:rsidP="005917FE">
            <w:pPr>
              <w:pStyle w:val="TableText"/>
            </w:pPr>
            <w:r w:rsidRPr="005917FE">
              <w:t>2001:db8:0:3::1</w:t>
            </w:r>
          </w:p>
        </w:tc>
      </w:tr>
      <w:tr w:rsidR="00EE168B" w14:paraId="23DCC361" w14:textId="77777777" w:rsidTr="005917FE">
        <w:trPr>
          <w:cantSplit/>
          <w:jc w:val="center"/>
        </w:trPr>
        <w:tc>
          <w:tcPr>
            <w:tcW w:w="1356" w:type="dxa"/>
            <w:vAlign w:val="center"/>
          </w:tcPr>
          <w:p w14:paraId="2A883F8B" w14:textId="2E99217E" w:rsidR="00EE168B" w:rsidRDefault="00EE168B" w:rsidP="005917FE">
            <w:pPr>
              <w:pStyle w:val="TableText"/>
            </w:pPr>
            <w:r>
              <w:t>FTP Server</w:t>
            </w:r>
          </w:p>
        </w:tc>
        <w:tc>
          <w:tcPr>
            <w:tcW w:w="1083" w:type="dxa"/>
            <w:vAlign w:val="center"/>
          </w:tcPr>
          <w:p w14:paraId="47FA6EB8" w14:textId="73C228EC" w:rsidR="00EE168B" w:rsidRDefault="00EE168B" w:rsidP="005917FE">
            <w:pPr>
              <w:pStyle w:val="TableText"/>
            </w:pPr>
            <w:r>
              <w:t>NIC</w:t>
            </w:r>
          </w:p>
        </w:tc>
        <w:tc>
          <w:tcPr>
            <w:tcW w:w="2070" w:type="dxa"/>
            <w:vAlign w:val="center"/>
          </w:tcPr>
          <w:p w14:paraId="6D765DA9" w14:textId="6618B017" w:rsidR="00EE168B" w:rsidRDefault="00EE168B" w:rsidP="005917FE">
            <w:pPr>
              <w:pStyle w:val="TableText"/>
            </w:pPr>
            <w:r>
              <w:t>10.10.3.20/24</w:t>
            </w:r>
          </w:p>
        </w:tc>
        <w:tc>
          <w:tcPr>
            <w:tcW w:w="2250" w:type="dxa"/>
            <w:vAlign w:val="center"/>
          </w:tcPr>
          <w:p w14:paraId="70F40DE9" w14:textId="02AAD0A6" w:rsidR="00EE168B" w:rsidRDefault="00EE168B" w:rsidP="005917FE">
            <w:pPr>
              <w:pStyle w:val="TableText"/>
            </w:pPr>
            <w:r>
              <w:t>2001:db8:0:3::20</w:t>
            </w:r>
            <w:r w:rsidRPr="00CC1082">
              <w:t>/64</w:t>
            </w:r>
          </w:p>
        </w:tc>
        <w:tc>
          <w:tcPr>
            <w:tcW w:w="1344" w:type="dxa"/>
            <w:vAlign w:val="center"/>
          </w:tcPr>
          <w:p w14:paraId="0CEBF25E" w14:textId="32B7469C" w:rsidR="00EE168B" w:rsidRDefault="00EE168B" w:rsidP="005917FE">
            <w:pPr>
              <w:pStyle w:val="TableText"/>
            </w:pPr>
            <w:r>
              <w:t>EUI-64/CGA</w:t>
            </w:r>
          </w:p>
        </w:tc>
        <w:tc>
          <w:tcPr>
            <w:tcW w:w="1980" w:type="dxa"/>
            <w:vAlign w:val="center"/>
          </w:tcPr>
          <w:p w14:paraId="5CB0C716" w14:textId="7B347555" w:rsidR="00EE168B" w:rsidRDefault="00EE168B" w:rsidP="00EE168B">
            <w:pPr>
              <w:pStyle w:val="TableText"/>
            </w:pPr>
            <w:r w:rsidRPr="005917FE">
              <w:t>10.10.3.1</w:t>
            </w:r>
          </w:p>
          <w:p w14:paraId="5DC684AD" w14:textId="551333A3" w:rsidR="00EE168B" w:rsidRPr="005917FE" w:rsidRDefault="00EE168B" w:rsidP="005917FE">
            <w:pPr>
              <w:pStyle w:val="TableText"/>
            </w:pPr>
            <w:r w:rsidRPr="005917FE">
              <w:t>2001:db8:0:3::1</w:t>
            </w:r>
          </w:p>
        </w:tc>
      </w:tr>
    </w:tbl>
    <w:p w14:paraId="5011ADF1" w14:textId="77777777" w:rsidR="00D778DF" w:rsidRPr="00E70096" w:rsidRDefault="00D778DF" w:rsidP="00D452F4">
      <w:pPr>
        <w:pStyle w:val="Heading1"/>
      </w:pPr>
      <w:r w:rsidRPr="00E70096">
        <w:t>Objectives</w:t>
      </w:r>
    </w:p>
    <w:p w14:paraId="47971B00" w14:textId="7DF371F6" w:rsidR="00F759CA" w:rsidRPr="004C0909" w:rsidRDefault="00F759CA" w:rsidP="00F759CA">
      <w:pPr>
        <w:pStyle w:val="Bulletlevel1"/>
        <w:numPr>
          <w:ilvl w:val="0"/>
          <w:numId w:val="0"/>
        </w:numPr>
        <w:ind w:left="360"/>
      </w:pPr>
      <w:r>
        <w:t xml:space="preserve">Troubleshoot network issues related to IPv4 and IPv6 </w:t>
      </w:r>
      <w:r w:rsidR="00307D42">
        <w:t>static routing</w:t>
      </w:r>
      <w:r>
        <w:t>.</w:t>
      </w:r>
    </w:p>
    <w:p w14:paraId="22BA617B" w14:textId="77777777" w:rsidR="00D778DF" w:rsidRDefault="00D778DF" w:rsidP="00D452F4">
      <w:pPr>
        <w:pStyle w:val="Heading1"/>
      </w:pPr>
      <w:r w:rsidRPr="00E70096">
        <w:t>Background / Scenario</w:t>
      </w:r>
    </w:p>
    <w:p w14:paraId="18C1F0AA" w14:textId="03F24288" w:rsidR="00F759CA" w:rsidRDefault="00F759CA" w:rsidP="00F759CA">
      <w:pPr>
        <w:pStyle w:val="SubStepAlpha"/>
        <w:numPr>
          <w:ilvl w:val="0"/>
          <w:numId w:val="0"/>
        </w:numPr>
        <w:ind w:left="360"/>
      </w:pPr>
      <w:r>
        <w:t xml:space="preserve">In this topology, </w:t>
      </w:r>
      <w:r w:rsidR="006B6562">
        <w:t xml:space="preserve">routers R1, R2, and R3 are configured for static routing. </w:t>
      </w:r>
      <w:r>
        <w:t>Switch</w:t>
      </w:r>
      <w:r w:rsidR="006B6562">
        <w:t>es</w:t>
      </w:r>
      <w:r>
        <w:t xml:space="preserve"> D1 </w:t>
      </w:r>
      <w:r w:rsidR="006B6562">
        <w:t xml:space="preserve">and D2 </w:t>
      </w:r>
      <w:r>
        <w:t>provide</w:t>
      </w:r>
      <w:r w:rsidR="006B6562">
        <w:t xml:space="preserve"> LAN</w:t>
      </w:r>
      <w:r>
        <w:t xml:space="preserve"> connectivity for VLAN 10</w:t>
      </w:r>
      <w:r w:rsidR="006B6562">
        <w:t xml:space="preserve"> for the respective locations</w:t>
      </w:r>
      <w:r>
        <w:t>. You will be loading configurations with intentional errors onto the network.</w:t>
      </w:r>
      <w:r w:rsidRPr="00753CA2">
        <w:t xml:space="preserve"> </w:t>
      </w:r>
      <w:r>
        <w:t>Your tasks are to FIND the error(s), document your findings and the command(s) or method(s) used to fix them, FIX the issue(s) presented here and then test the network to ensure both of the following conditions are met:</w:t>
      </w:r>
    </w:p>
    <w:p w14:paraId="633A7608" w14:textId="2E9B1A62" w:rsidR="00F759CA" w:rsidRDefault="00F759CA" w:rsidP="005917FE">
      <w:pPr>
        <w:pStyle w:val="SubStepNum"/>
      </w:pPr>
      <w:r>
        <w:t xml:space="preserve">the complaint received in the ticket is resolved </w:t>
      </w:r>
    </w:p>
    <w:p w14:paraId="54CF0DA9" w14:textId="471FC649" w:rsidR="00F759CA" w:rsidRDefault="00F759CA" w:rsidP="005917FE">
      <w:pPr>
        <w:pStyle w:val="SubStepNum"/>
      </w:pPr>
      <w:r>
        <w:t>full reachability is restored</w:t>
      </w:r>
    </w:p>
    <w:p w14:paraId="5671DF3D" w14:textId="287E13AB" w:rsidR="00F266F0" w:rsidRDefault="00F266F0" w:rsidP="00F266F0">
      <w:pPr>
        <w:pStyle w:val="BodyTextL25"/>
        <w:rPr>
          <w:rFonts w:eastAsia="Arial"/>
        </w:rPr>
      </w:pPr>
      <w:r w:rsidRPr="00A86660">
        <w:rPr>
          <w:rFonts w:eastAsia="Arial"/>
          <w:b/>
        </w:rPr>
        <w:t>Note</w:t>
      </w:r>
      <w:r w:rsidRPr="00216F46">
        <w:rPr>
          <w:rFonts w:eastAsia="Arial"/>
        </w:rPr>
        <w:t>:</w:t>
      </w:r>
      <w:r w:rsidRPr="00A86660">
        <w:rPr>
          <w:rFonts w:eastAsia="Arial"/>
        </w:rPr>
        <w:t xml:space="preserve"> The router</w:t>
      </w:r>
      <w:r>
        <w:rPr>
          <w:rFonts w:eastAsia="Arial"/>
        </w:rPr>
        <w:t xml:space="preserve">s used with CCNA hands-on </w:t>
      </w:r>
      <w:r w:rsidRPr="00A86660">
        <w:rPr>
          <w:rFonts w:eastAsia="Arial"/>
        </w:rPr>
        <w:t>lab</w:t>
      </w:r>
      <w:r>
        <w:rPr>
          <w:rFonts w:eastAsia="Arial"/>
        </w:rPr>
        <w:t>s</w:t>
      </w:r>
      <w:r w:rsidRPr="00A86660">
        <w:rPr>
          <w:rFonts w:eastAsia="Arial"/>
        </w:rPr>
        <w:t xml:space="preserve"> are Cisco </w:t>
      </w:r>
      <w:r>
        <w:rPr>
          <w:rFonts w:eastAsia="Arial"/>
        </w:rPr>
        <w:t xml:space="preserve">4221 </w:t>
      </w:r>
      <w:r w:rsidRPr="00A86660">
        <w:rPr>
          <w:rFonts w:eastAsia="Arial"/>
        </w:rPr>
        <w:t xml:space="preserve">with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t>1</w:t>
      </w:r>
      <w:r>
        <w:rPr>
          <w:rFonts w:eastAsia="Arial"/>
        </w:rPr>
        <w:t>6.9.</w:t>
      </w:r>
      <w:r w:rsidR="000C5EF2">
        <w:rPr>
          <w:rFonts w:eastAsia="Arial"/>
        </w:rPr>
        <w:t>4</w:t>
      </w:r>
      <w:r>
        <w:rPr>
          <w:rFonts w:eastAsia="Arial"/>
        </w:rPr>
        <w:t xml:space="preserve"> (universalk9 </w:t>
      </w:r>
      <w:r w:rsidRPr="00A86660">
        <w:rPr>
          <w:rFonts w:eastAsia="Arial"/>
        </w:rPr>
        <w:t xml:space="preserve">image). The </w:t>
      </w:r>
      <w:r>
        <w:rPr>
          <w:rFonts w:eastAsia="Arial"/>
        </w:rPr>
        <w:t xml:space="preserve">switches used in the labs are </w:t>
      </w:r>
      <w:r w:rsidRPr="00A86660">
        <w:rPr>
          <w:rFonts w:eastAsia="Arial"/>
        </w:rPr>
        <w:t xml:space="preserve">Cisco </w:t>
      </w:r>
      <w:r>
        <w:rPr>
          <w:rFonts w:eastAsia="Arial"/>
        </w:rPr>
        <w:t xml:space="preserve">Catalyst </w:t>
      </w:r>
      <w:r w:rsidR="00E04CBF">
        <w:rPr>
          <w:rFonts w:eastAsia="Arial"/>
        </w:rPr>
        <w:t>356</w:t>
      </w:r>
      <w:r w:rsidR="00EA2D9C">
        <w:rPr>
          <w:rFonts w:eastAsia="Arial"/>
        </w:rPr>
        <w:t>0</w:t>
      </w:r>
      <w:r w:rsidR="00E04CBF" w:rsidRPr="00A86660">
        <w:rPr>
          <w:rFonts w:eastAsia="Arial"/>
        </w:rPr>
        <w:t xml:space="preserve"> </w:t>
      </w:r>
      <w:r w:rsidRPr="00A86660">
        <w:rPr>
          <w:rFonts w:eastAsia="Arial"/>
        </w:rPr>
        <w:t xml:space="preserve">with </w:t>
      </w:r>
      <w:r>
        <w:rPr>
          <w:rFonts w:eastAsia="Arial"/>
        </w:rPr>
        <w:t xml:space="preserve">Cisco </w:t>
      </w:r>
      <w:r w:rsidR="00E04CBF" w:rsidRPr="00A86660">
        <w:rPr>
          <w:rFonts w:eastAsia="Arial"/>
        </w:rPr>
        <w:t xml:space="preserve">IOS </w:t>
      </w:r>
      <w:r w:rsidR="00E04CBF">
        <w:rPr>
          <w:rFonts w:eastAsia="Arial"/>
        </w:rPr>
        <w:t xml:space="preserve">XE Release </w:t>
      </w:r>
      <w:r w:rsidR="00E04CBF" w:rsidRPr="00A86660">
        <w:rPr>
          <w:rFonts w:eastAsia="Arial"/>
        </w:rPr>
        <w:t>1</w:t>
      </w:r>
      <w:r w:rsidR="00E04CBF">
        <w:rPr>
          <w:rFonts w:eastAsia="Arial"/>
        </w:rPr>
        <w:t xml:space="preserve">6.9.4 (universalk9 </w:t>
      </w:r>
      <w:r w:rsidR="00E04CBF" w:rsidRPr="00A86660">
        <w:rPr>
          <w:rFonts w:eastAsia="Arial"/>
        </w:rPr>
        <w:t>image)</w:t>
      </w:r>
      <w:r>
        <w:rPr>
          <w:rFonts w:eastAsia="Arial"/>
        </w:rPr>
        <w:t xml:space="preserve">. </w:t>
      </w:r>
      <w:r w:rsidRPr="00A86660">
        <w:rPr>
          <w:rFonts w:eastAsia="Arial"/>
        </w:rPr>
        <w:t>Other routers</w:t>
      </w:r>
      <w:r>
        <w:rPr>
          <w:rFonts w:eastAsia="Arial"/>
        </w:rPr>
        <w:t xml:space="preserve">, switches, and Cisco </w:t>
      </w:r>
      <w:r w:rsidRPr="00A86660">
        <w:rPr>
          <w:rFonts w:eastAsia="Arial"/>
        </w:rPr>
        <w:t>IOS versions can be used</w:t>
      </w:r>
      <w:r>
        <w:rPr>
          <w:rFonts w:eastAsia="Arial"/>
        </w:rPr>
        <w:t xml:space="preserve">. </w:t>
      </w:r>
      <w:r w:rsidRPr="00A86660">
        <w:rPr>
          <w:rFonts w:eastAsia="Arial"/>
        </w:rPr>
        <w:t>Depending on the model</w:t>
      </w:r>
      <w:r>
        <w:rPr>
          <w:rFonts w:eastAsia="Arial"/>
        </w:rPr>
        <w:t xml:space="preserve"> and Cisco IOS version</w:t>
      </w:r>
      <w:r w:rsidRPr="00A86660">
        <w:rPr>
          <w:rFonts w:eastAsia="Arial"/>
        </w:rPr>
        <w:t xml:space="preserve">, the commands available and </w:t>
      </w:r>
      <w:r>
        <w:rPr>
          <w:rFonts w:eastAsia="Arial"/>
        </w:rPr>
        <w:t xml:space="preserve">the </w:t>
      </w:r>
      <w:r w:rsidRPr="00A86660">
        <w:rPr>
          <w:rFonts w:eastAsia="Arial"/>
        </w:rPr>
        <w:t>output produced might vary from what is shown in th</w:t>
      </w:r>
      <w:r>
        <w:rPr>
          <w:rFonts w:eastAsia="Arial"/>
        </w:rPr>
        <w:t>e labs.</w:t>
      </w:r>
      <w:r w:rsidRPr="008C2920">
        <w:rPr>
          <w:rFonts w:eastAsia="Arial"/>
        </w:rPr>
        <w:t xml:space="preserve"> </w:t>
      </w:r>
      <w:r>
        <w:rPr>
          <w:rFonts w:eastAsia="Arial"/>
        </w:rPr>
        <w:t>Re</w:t>
      </w:r>
      <w:r w:rsidR="00004338">
        <w:rPr>
          <w:rFonts w:eastAsia="Arial"/>
        </w:rPr>
        <w:t>fe</w:t>
      </w:r>
      <w:r>
        <w:rPr>
          <w:rFonts w:eastAsia="Arial"/>
        </w:rPr>
        <w:t>r to the Router Interface Summary T</w:t>
      </w:r>
      <w:r w:rsidRPr="00A86660">
        <w:rPr>
          <w:rFonts w:eastAsia="Arial"/>
        </w:rPr>
        <w:t xml:space="preserve">able at the end of the lab </w:t>
      </w:r>
      <w:r>
        <w:rPr>
          <w:rFonts w:eastAsia="Arial"/>
        </w:rPr>
        <w:t xml:space="preserve">for the correct </w:t>
      </w:r>
      <w:r w:rsidRPr="00A86660">
        <w:rPr>
          <w:rFonts w:eastAsia="Arial"/>
        </w:rPr>
        <w:t>interface identifiers</w:t>
      </w:r>
      <w:r>
        <w:rPr>
          <w:rFonts w:eastAsia="Arial"/>
        </w:rPr>
        <w:t>.</w:t>
      </w:r>
    </w:p>
    <w:p w14:paraId="698E15C1" w14:textId="77777777" w:rsidR="00D778DF" w:rsidRPr="00683036" w:rsidRDefault="00D778DF" w:rsidP="00D778DF">
      <w:pPr>
        <w:pStyle w:val="BodyTextL25"/>
      </w:pPr>
      <w:r w:rsidRPr="00BF16BF">
        <w:rPr>
          <w:b/>
        </w:rPr>
        <w:t>Note</w:t>
      </w:r>
      <w:r w:rsidRPr="0034604B">
        <w:t>:</w:t>
      </w:r>
      <w:r w:rsidRPr="00DE6F44">
        <w:t xml:space="preserve"> </w:t>
      </w:r>
      <w:r w:rsidRPr="00683036">
        <w:t>Make sure that the switches have been erased and have no startup configurations. If you are unsure</w:t>
      </w:r>
      <w:r>
        <w:t>,</w:t>
      </w:r>
      <w:r w:rsidRPr="00683036">
        <w:t xml:space="preserve"> contact your instructor.</w:t>
      </w:r>
    </w:p>
    <w:p w14:paraId="0AE56ADA" w14:textId="02775FA1" w:rsidR="00D778DF" w:rsidRDefault="00D778DF" w:rsidP="00457934">
      <w:pPr>
        <w:pStyle w:val="InstNoteRedL25"/>
      </w:pPr>
      <w:r>
        <w:rPr>
          <w:b/>
        </w:rPr>
        <w:t>Instructor N</w:t>
      </w:r>
      <w:r w:rsidRPr="00683036">
        <w:rPr>
          <w:b/>
        </w:rPr>
        <w:t>ote</w:t>
      </w:r>
      <w:r w:rsidRPr="00683036">
        <w:t>: Re</w:t>
      </w:r>
      <w:r w:rsidR="00004338">
        <w:t>fe</w:t>
      </w:r>
      <w:r w:rsidRPr="00683036">
        <w:t>r to the Instructor Lab Manual for the procedures to initialize and reload devices.</w:t>
      </w:r>
    </w:p>
    <w:p w14:paraId="1E40E997" w14:textId="77777777" w:rsidR="00D778DF" w:rsidRPr="00E70096" w:rsidRDefault="00D778DF" w:rsidP="00D452F4">
      <w:pPr>
        <w:pStyle w:val="Heading1"/>
      </w:pPr>
      <w:r w:rsidRPr="00E70096">
        <w:t>Required Resources</w:t>
      </w:r>
    </w:p>
    <w:p w14:paraId="3B4E08C4" w14:textId="286A4EB3" w:rsidR="00334C33" w:rsidRDefault="00F56399" w:rsidP="00334C33">
      <w:pPr>
        <w:pStyle w:val="Bulletlevel1"/>
      </w:pPr>
      <w:r>
        <w:t>3</w:t>
      </w:r>
      <w:r w:rsidR="00334C33">
        <w:t xml:space="preserve"> Router</w:t>
      </w:r>
      <w:r w:rsidR="00196CBC">
        <w:t>s</w:t>
      </w:r>
      <w:r w:rsidR="00334C33">
        <w:t xml:space="preserve"> (Cisco </w:t>
      </w:r>
      <w:r w:rsidR="00B72F2A">
        <w:t>4221</w:t>
      </w:r>
      <w:r w:rsidR="00334C33">
        <w:t xml:space="preserve"> with Cisco IOS</w:t>
      </w:r>
      <w:r w:rsidR="00F666EC">
        <w:t xml:space="preserve"> XE</w:t>
      </w:r>
      <w:r w:rsidR="00334C33">
        <w:t xml:space="preserve"> Release </w:t>
      </w:r>
      <w:r w:rsidR="00AC05AB">
        <w:t>16.9.</w:t>
      </w:r>
      <w:r w:rsidR="000C5EF2">
        <w:t>4</w:t>
      </w:r>
      <w:r w:rsidR="00334C33">
        <w:t xml:space="preserve"> universal image or comparable)</w:t>
      </w:r>
    </w:p>
    <w:p w14:paraId="3BB328E9" w14:textId="57F2585D" w:rsidR="00334C33" w:rsidRDefault="00AC05AB" w:rsidP="00334C33">
      <w:pPr>
        <w:pStyle w:val="Bulletlevel1"/>
      </w:pPr>
      <w:r>
        <w:t>2</w:t>
      </w:r>
      <w:r w:rsidR="00334C33">
        <w:t xml:space="preserve"> Switches (Cisco </w:t>
      </w:r>
      <w:r w:rsidR="00E04CBF">
        <w:t>36</w:t>
      </w:r>
      <w:r w:rsidR="005917FE">
        <w:t>5</w:t>
      </w:r>
      <w:r w:rsidR="00E04CBF">
        <w:t xml:space="preserve">0 </w:t>
      </w:r>
      <w:r w:rsidR="0034218C">
        <w:t xml:space="preserve">with Cisco </w:t>
      </w:r>
      <w:r w:rsidR="00E04CBF" w:rsidRPr="00A86660">
        <w:rPr>
          <w:rFonts w:eastAsia="Arial"/>
        </w:rPr>
        <w:t xml:space="preserve">IOS </w:t>
      </w:r>
      <w:r w:rsidR="00E04CBF">
        <w:rPr>
          <w:rFonts w:eastAsia="Arial"/>
        </w:rPr>
        <w:t xml:space="preserve">XE Release </w:t>
      </w:r>
      <w:r w:rsidR="00E04CBF" w:rsidRPr="00A86660">
        <w:rPr>
          <w:rFonts w:eastAsia="Arial"/>
        </w:rPr>
        <w:t>1</w:t>
      </w:r>
      <w:r w:rsidR="00E04CBF">
        <w:rPr>
          <w:rFonts w:eastAsia="Arial"/>
        </w:rPr>
        <w:t xml:space="preserve">6.9.4 universalk9 </w:t>
      </w:r>
      <w:r w:rsidR="00E04CBF" w:rsidRPr="00A86660">
        <w:rPr>
          <w:rFonts w:eastAsia="Arial"/>
        </w:rPr>
        <w:t>image</w:t>
      </w:r>
      <w:r w:rsidR="00C33391">
        <w:rPr>
          <w:rFonts w:eastAsia="Arial"/>
        </w:rPr>
        <w:t xml:space="preserve"> </w:t>
      </w:r>
      <w:r w:rsidR="00334C33">
        <w:t>or comparable)</w:t>
      </w:r>
    </w:p>
    <w:p w14:paraId="63354716" w14:textId="1164813A" w:rsidR="00334C33" w:rsidRDefault="00E04CBF" w:rsidP="00334C33">
      <w:pPr>
        <w:pStyle w:val="Bulletlevel1"/>
      </w:pPr>
      <w:r>
        <w:t xml:space="preserve">4 </w:t>
      </w:r>
      <w:r w:rsidR="00334C33">
        <w:t>PCs (</w:t>
      </w:r>
      <w:r w:rsidR="00F759CA">
        <w:t>Choice of operating system</w:t>
      </w:r>
      <w:r w:rsidR="00334C33">
        <w:t xml:space="preserve"> with terminal emulation program</w:t>
      </w:r>
      <w:r w:rsidR="00EE168B">
        <w:t xml:space="preserve"> installed</w:t>
      </w:r>
      <w:r w:rsidR="00334C33">
        <w:t>)</w:t>
      </w:r>
    </w:p>
    <w:p w14:paraId="0DF50C09" w14:textId="77777777" w:rsidR="00334C33" w:rsidRDefault="00334C33" w:rsidP="00334C33">
      <w:pPr>
        <w:pStyle w:val="Bulletlevel1"/>
      </w:pPr>
      <w:r>
        <w:t>Console cables to configure the Cisco IOS devices via the console ports</w:t>
      </w:r>
    </w:p>
    <w:p w14:paraId="0CDB5E1C" w14:textId="3FC07867" w:rsidR="00457934" w:rsidRDefault="00334C33" w:rsidP="00457934">
      <w:pPr>
        <w:pStyle w:val="Bulletlevel1"/>
      </w:pPr>
      <w:r>
        <w:t>Ethernet cables as shown in the topology</w:t>
      </w:r>
    </w:p>
    <w:p w14:paraId="55D7E800" w14:textId="4946B5BF" w:rsidR="00626ED5" w:rsidRDefault="00626ED5" w:rsidP="005917FE">
      <w:pPr>
        <w:pStyle w:val="Heading1"/>
      </w:pPr>
      <w:r>
        <w:lastRenderedPageBreak/>
        <w:t>Instructions</w:t>
      </w:r>
    </w:p>
    <w:p w14:paraId="20E1115E" w14:textId="061B8F76" w:rsidR="00103401" w:rsidRDefault="00F759CA" w:rsidP="00F759CA">
      <w:pPr>
        <w:pStyle w:val="Heading2"/>
      </w:pPr>
      <w:r>
        <w:t>Trouble Ticket 1.1.3</w:t>
      </w:r>
      <w:r w:rsidRPr="00F759CA">
        <w:t>.1</w:t>
      </w:r>
    </w:p>
    <w:p w14:paraId="191AD6EC" w14:textId="4987A74B" w:rsidR="00F759CA" w:rsidRPr="006B6562" w:rsidRDefault="00F759CA" w:rsidP="006B6562">
      <w:pPr>
        <w:pStyle w:val="BodyTextL25Bold"/>
      </w:pPr>
      <w:r w:rsidRPr="006B6562">
        <w:t>Scenario:</w:t>
      </w:r>
    </w:p>
    <w:p w14:paraId="50D2FD40" w14:textId="3991E1C6" w:rsidR="00F759CA" w:rsidRDefault="00E04CBF" w:rsidP="006B6562">
      <w:pPr>
        <w:pStyle w:val="BodyTextL25"/>
      </w:pPr>
      <w:r>
        <w:t>An</w:t>
      </w:r>
      <w:r w:rsidRPr="006B6562">
        <w:t xml:space="preserve"> </w:t>
      </w:r>
      <w:r w:rsidR="006B6562" w:rsidRPr="006B6562">
        <w:t>FTP</w:t>
      </w:r>
      <w:r w:rsidR="00307D42">
        <w:t xml:space="preserve"> </w:t>
      </w:r>
      <w:r w:rsidR="006B6562" w:rsidRPr="006B6562">
        <w:t xml:space="preserve">Server was recently added to the HQ network. </w:t>
      </w:r>
      <w:r>
        <w:t xml:space="preserve">The </w:t>
      </w:r>
      <w:r w:rsidR="006B6562" w:rsidRPr="006B6562">
        <w:t>FTP</w:t>
      </w:r>
      <w:r w:rsidR="00307D42">
        <w:t xml:space="preserve"> </w:t>
      </w:r>
      <w:r w:rsidR="006B6562" w:rsidRPr="006B6562">
        <w:t xml:space="preserve">Server is accessible from all devices in the HQ </w:t>
      </w:r>
      <w:r w:rsidR="00D94DB6">
        <w:t xml:space="preserve">network. </w:t>
      </w:r>
      <w:r>
        <w:t xml:space="preserve">Branch network hosts </w:t>
      </w:r>
      <w:r w:rsidR="00D94DB6">
        <w:t>PC1 and PC2 are able to connect to the Web</w:t>
      </w:r>
      <w:r w:rsidR="00307D42">
        <w:t xml:space="preserve"> </w:t>
      </w:r>
      <w:r w:rsidR="00D94DB6">
        <w:t>Server</w:t>
      </w:r>
      <w:r>
        <w:t xml:space="preserve"> but</w:t>
      </w:r>
      <w:r w:rsidR="00D94DB6">
        <w:t xml:space="preserve"> are unable to connect to the FTP</w:t>
      </w:r>
      <w:r w:rsidR="00307D42">
        <w:t xml:space="preserve"> </w:t>
      </w:r>
      <w:r w:rsidR="00D94DB6">
        <w:t>Server</w:t>
      </w:r>
      <w:r w:rsidR="00001E0F">
        <w:t xml:space="preserve"> using IPv4</w:t>
      </w:r>
      <w:r w:rsidR="00D94DB6">
        <w:t>.</w:t>
      </w:r>
    </w:p>
    <w:p w14:paraId="2985AF08" w14:textId="6CB982D1" w:rsidR="00EE168B" w:rsidRDefault="00EE168B" w:rsidP="006B6562">
      <w:pPr>
        <w:pStyle w:val="BodyTextL25"/>
      </w:pPr>
      <w:r w:rsidRPr="005917FE">
        <w:rPr>
          <w:b/>
          <w:bCs/>
        </w:rPr>
        <w:t>Note</w:t>
      </w:r>
      <w:r>
        <w:t>: Web or FTP services are not required on the PCs.</w:t>
      </w:r>
    </w:p>
    <w:p w14:paraId="2B20E328" w14:textId="77777777" w:rsidR="00D94DB6" w:rsidRDefault="00D94DB6" w:rsidP="00D94DB6">
      <w:pPr>
        <w:pStyle w:val="SubStepAlpha"/>
        <w:numPr>
          <w:ilvl w:val="0"/>
          <w:numId w:val="0"/>
        </w:numPr>
        <w:ind w:left="360"/>
      </w:pPr>
      <w:r>
        <w:t>Use the commands listed below to load the configuration files for both trouble tickets:</w:t>
      </w:r>
    </w:p>
    <w:p w14:paraId="27B75178" w14:textId="77777777" w:rsidR="00D94DB6" w:rsidRDefault="00D94DB6" w:rsidP="005917FE">
      <w:pPr>
        <w:pStyle w:val="InstNoteRed"/>
      </w:pPr>
      <w:r w:rsidRPr="00A52B1A">
        <w:rPr>
          <w:b/>
          <w:bCs/>
        </w:rPr>
        <w:t>Instructor Note</w:t>
      </w:r>
      <w:r>
        <w:t>: Commands for uploading the configuration are provided at the end of this document.</w:t>
      </w:r>
    </w:p>
    <w:tbl>
      <w:tblPr>
        <w:tblStyle w:val="LabTableStyle"/>
        <w:tblW w:w="0" w:type="auto"/>
        <w:tblLook w:val="04A0" w:firstRow="1" w:lastRow="0" w:firstColumn="1" w:lastColumn="0" w:noHBand="0" w:noVBand="1"/>
        <w:tblDescription w:val="This table lists the commands to copy the configs from flash to running-config on the devices."/>
      </w:tblPr>
      <w:tblGrid>
        <w:gridCol w:w="2967"/>
        <w:gridCol w:w="7107"/>
      </w:tblGrid>
      <w:tr w:rsidR="00D94DB6" w14:paraId="0AE2E298" w14:textId="77777777" w:rsidTr="005917FE">
        <w:trPr>
          <w:cnfStyle w:val="100000000000" w:firstRow="1" w:lastRow="0" w:firstColumn="0" w:lastColumn="0" w:oddVBand="0" w:evenVBand="0" w:oddHBand="0" w:evenHBand="0" w:firstRowFirstColumn="0" w:firstRowLastColumn="0" w:lastRowFirstColumn="0" w:lastRowLastColumn="0"/>
          <w:tblHeader/>
        </w:trPr>
        <w:tc>
          <w:tcPr>
            <w:tcW w:w="2967" w:type="dxa"/>
          </w:tcPr>
          <w:p w14:paraId="7CEF9666" w14:textId="77777777" w:rsidR="00D94DB6" w:rsidRDefault="00D94DB6" w:rsidP="005917FE">
            <w:pPr>
              <w:pStyle w:val="TableHeading"/>
            </w:pPr>
            <w:r>
              <w:t>Device</w:t>
            </w:r>
          </w:p>
        </w:tc>
        <w:tc>
          <w:tcPr>
            <w:tcW w:w="7107" w:type="dxa"/>
          </w:tcPr>
          <w:p w14:paraId="0E69C623" w14:textId="77777777" w:rsidR="00D94DB6" w:rsidRDefault="00D94DB6" w:rsidP="005917FE">
            <w:pPr>
              <w:pStyle w:val="TableHeading"/>
            </w:pPr>
            <w:r>
              <w:t>Command</w:t>
            </w:r>
          </w:p>
        </w:tc>
      </w:tr>
      <w:tr w:rsidR="00D94DB6" w14:paraId="49AEEB0C" w14:textId="77777777" w:rsidTr="005917FE">
        <w:tc>
          <w:tcPr>
            <w:tcW w:w="2967" w:type="dxa"/>
          </w:tcPr>
          <w:p w14:paraId="3D1B8556" w14:textId="77777777" w:rsidR="00D94DB6" w:rsidRDefault="00D94DB6" w:rsidP="005917FE">
            <w:pPr>
              <w:pStyle w:val="TableText"/>
            </w:pPr>
            <w:r>
              <w:t>R1</w:t>
            </w:r>
          </w:p>
        </w:tc>
        <w:tc>
          <w:tcPr>
            <w:tcW w:w="7107" w:type="dxa"/>
          </w:tcPr>
          <w:p w14:paraId="63D6FCD9" w14:textId="4061F4D2" w:rsidR="00D94DB6" w:rsidRPr="00FA0E8A" w:rsidRDefault="00D94DB6" w:rsidP="00307D42">
            <w:pPr>
              <w:pStyle w:val="DevConfigs"/>
              <w:rPr>
                <w:b/>
                <w:bCs/>
              </w:rPr>
            </w:pPr>
            <w:r w:rsidRPr="00FA0E8A">
              <w:rPr>
                <w:b/>
                <w:bCs/>
              </w:rPr>
              <w:t>copy flash:/enarsi/</w:t>
            </w:r>
            <w:r>
              <w:rPr>
                <w:b/>
                <w:bCs/>
              </w:rPr>
              <w:t>1.1.3</w:t>
            </w:r>
            <w:r w:rsidR="009E56CA">
              <w:rPr>
                <w:b/>
                <w:bCs/>
              </w:rPr>
              <w:t>.1</w:t>
            </w:r>
            <w:r w:rsidRPr="00FA0E8A">
              <w:rPr>
                <w:b/>
                <w:bCs/>
              </w:rPr>
              <w:t>-r1-config.txt run</w:t>
            </w:r>
          </w:p>
        </w:tc>
      </w:tr>
      <w:tr w:rsidR="00D94DB6" w14:paraId="7A2FC1F8" w14:textId="77777777" w:rsidTr="005917FE">
        <w:tc>
          <w:tcPr>
            <w:tcW w:w="2967" w:type="dxa"/>
          </w:tcPr>
          <w:p w14:paraId="567BF982" w14:textId="77777777" w:rsidR="00D94DB6" w:rsidRDefault="00D94DB6" w:rsidP="005917FE">
            <w:pPr>
              <w:pStyle w:val="TableText"/>
            </w:pPr>
            <w:r>
              <w:t>R2</w:t>
            </w:r>
          </w:p>
        </w:tc>
        <w:tc>
          <w:tcPr>
            <w:tcW w:w="7107" w:type="dxa"/>
          </w:tcPr>
          <w:p w14:paraId="6D1FDB5F" w14:textId="7741CEB8" w:rsidR="00D94DB6" w:rsidRPr="00FA0E8A" w:rsidRDefault="00D94DB6" w:rsidP="00307D42">
            <w:pPr>
              <w:pStyle w:val="DevConfigs"/>
              <w:rPr>
                <w:b/>
                <w:bCs/>
              </w:rPr>
            </w:pPr>
            <w:r w:rsidRPr="00FA0E8A">
              <w:rPr>
                <w:b/>
                <w:bCs/>
              </w:rPr>
              <w:t>copy flash:/enarsi/</w:t>
            </w:r>
            <w:r>
              <w:rPr>
                <w:b/>
                <w:bCs/>
              </w:rPr>
              <w:t>1.1.3</w:t>
            </w:r>
            <w:r w:rsidR="009E56CA">
              <w:rPr>
                <w:b/>
                <w:bCs/>
              </w:rPr>
              <w:t>.1</w:t>
            </w:r>
            <w:r w:rsidRPr="00FA0E8A">
              <w:rPr>
                <w:b/>
                <w:bCs/>
              </w:rPr>
              <w:t>-r2-config.txt run</w:t>
            </w:r>
          </w:p>
        </w:tc>
      </w:tr>
      <w:tr w:rsidR="00D94DB6" w14:paraId="4DA0BD93" w14:textId="77777777" w:rsidTr="005917FE">
        <w:tc>
          <w:tcPr>
            <w:tcW w:w="2967" w:type="dxa"/>
          </w:tcPr>
          <w:p w14:paraId="15314E0B" w14:textId="77777777" w:rsidR="00D94DB6" w:rsidRDefault="00D94DB6" w:rsidP="005917FE">
            <w:pPr>
              <w:pStyle w:val="TableText"/>
            </w:pPr>
            <w:r>
              <w:t>R3</w:t>
            </w:r>
          </w:p>
        </w:tc>
        <w:tc>
          <w:tcPr>
            <w:tcW w:w="7107" w:type="dxa"/>
          </w:tcPr>
          <w:p w14:paraId="1F8BB4B8" w14:textId="67702DC3" w:rsidR="00D94DB6" w:rsidRPr="00FA0E8A" w:rsidRDefault="00D94DB6" w:rsidP="00307D42">
            <w:pPr>
              <w:pStyle w:val="DevConfigs"/>
              <w:rPr>
                <w:b/>
                <w:bCs/>
              </w:rPr>
            </w:pPr>
            <w:r w:rsidRPr="00FA0E8A">
              <w:rPr>
                <w:b/>
                <w:bCs/>
              </w:rPr>
              <w:t>copy flash:/enarsi/</w:t>
            </w:r>
            <w:r>
              <w:rPr>
                <w:b/>
                <w:bCs/>
              </w:rPr>
              <w:t>1.1.3</w:t>
            </w:r>
            <w:r w:rsidR="009E56CA">
              <w:rPr>
                <w:b/>
                <w:bCs/>
              </w:rPr>
              <w:t>.1</w:t>
            </w:r>
            <w:r>
              <w:rPr>
                <w:b/>
                <w:bCs/>
              </w:rPr>
              <w:t>-r3</w:t>
            </w:r>
            <w:r w:rsidRPr="00FA0E8A">
              <w:rPr>
                <w:b/>
                <w:bCs/>
              </w:rPr>
              <w:t>-config.txt run</w:t>
            </w:r>
          </w:p>
        </w:tc>
      </w:tr>
      <w:tr w:rsidR="00D94DB6" w14:paraId="6893234F" w14:textId="77777777" w:rsidTr="005917FE">
        <w:tc>
          <w:tcPr>
            <w:tcW w:w="2967" w:type="dxa"/>
          </w:tcPr>
          <w:p w14:paraId="2A959C3A" w14:textId="77777777" w:rsidR="00D94DB6" w:rsidRDefault="00D94DB6" w:rsidP="005917FE">
            <w:pPr>
              <w:pStyle w:val="TableText"/>
            </w:pPr>
            <w:r>
              <w:t>D1</w:t>
            </w:r>
          </w:p>
        </w:tc>
        <w:tc>
          <w:tcPr>
            <w:tcW w:w="7107" w:type="dxa"/>
          </w:tcPr>
          <w:p w14:paraId="48971F28" w14:textId="589AA801" w:rsidR="00D94DB6" w:rsidRPr="00FA0E8A" w:rsidRDefault="00D94DB6" w:rsidP="00307D42">
            <w:pPr>
              <w:pStyle w:val="DevConfigs"/>
              <w:rPr>
                <w:b/>
                <w:bCs/>
              </w:rPr>
            </w:pPr>
            <w:r w:rsidRPr="00FA0E8A">
              <w:rPr>
                <w:b/>
                <w:bCs/>
              </w:rPr>
              <w:t>copy flash:/enarsi/</w:t>
            </w:r>
            <w:r>
              <w:rPr>
                <w:b/>
                <w:bCs/>
              </w:rPr>
              <w:t>1.1.3</w:t>
            </w:r>
            <w:r w:rsidR="009E56CA">
              <w:rPr>
                <w:b/>
                <w:bCs/>
              </w:rPr>
              <w:t>.1</w:t>
            </w:r>
            <w:r w:rsidRPr="00FA0E8A">
              <w:rPr>
                <w:b/>
                <w:bCs/>
              </w:rPr>
              <w:t>-d1-config.txt run</w:t>
            </w:r>
          </w:p>
        </w:tc>
      </w:tr>
      <w:tr w:rsidR="00D94DB6" w14:paraId="2F553206" w14:textId="77777777" w:rsidTr="005917FE">
        <w:tc>
          <w:tcPr>
            <w:tcW w:w="2967" w:type="dxa"/>
          </w:tcPr>
          <w:p w14:paraId="6FBE8F79" w14:textId="77777777" w:rsidR="00D94DB6" w:rsidRDefault="00D94DB6" w:rsidP="005917FE">
            <w:pPr>
              <w:pStyle w:val="TableText"/>
            </w:pPr>
            <w:r>
              <w:t>D2</w:t>
            </w:r>
          </w:p>
        </w:tc>
        <w:tc>
          <w:tcPr>
            <w:tcW w:w="7107" w:type="dxa"/>
          </w:tcPr>
          <w:p w14:paraId="7C9305DF" w14:textId="75B653E0" w:rsidR="00D94DB6" w:rsidRPr="00FA0E8A" w:rsidRDefault="00D94DB6" w:rsidP="00307D42">
            <w:pPr>
              <w:pStyle w:val="DevConfigs"/>
              <w:rPr>
                <w:b/>
                <w:bCs/>
              </w:rPr>
            </w:pPr>
            <w:r w:rsidRPr="00FA0E8A">
              <w:rPr>
                <w:b/>
                <w:bCs/>
              </w:rPr>
              <w:t>copy flash:/enarsi/</w:t>
            </w:r>
            <w:r>
              <w:rPr>
                <w:b/>
                <w:bCs/>
              </w:rPr>
              <w:t>1.1.3</w:t>
            </w:r>
            <w:r w:rsidR="009E56CA">
              <w:rPr>
                <w:b/>
                <w:bCs/>
              </w:rPr>
              <w:t>.1</w:t>
            </w:r>
            <w:r w:rsidRPr="00FA0E8A">
              <w:rPr>
                <w:b/>
                <w:bCs/>
              </w:rPr>
              <w:t>-d</w:t>
            </w:r>
            <w:r>
              <w:rPr>
                <w:b/>
                <w:bCs/>
              </w:rPr>
              <w:t>2</w:t>
            </w:r>
            <w:r w:rsidRPr="00FA0E8A">
              <w:rPr>
                <w:b/>
                <w:bCs/>
              </w:rPr>
              <w:t>-config.txt run</w:t>
            </w:r>
          </w:p>
        </w:tc>
      </w:tr>
    </w:tbl>
    <w:p w14:paraId="55D314DD" w14:textId="644A1FFC" w:rsidR="00F759CA" w:rsidRPr="00D94DB6" w:rsidRDefault="00B63151" w:rsidP="00D94DB6">
      <w:pPr>
        <w:pStyle w:val="SubStepAlpha"/>
        <w:numPr>
          <w:ilvl w:val="0"/>
          <w:numId w:val="13"/>
        </w:numPr>
      </w:pPr>
      <w:r w:rsidRPr="00D94DB6">
        <w:t>PC 1,</w:t>
      </w:r>
      <w:r w:rsidR="00F759CA" w:rsidRPr="00D94DB6">
        <w:t xml:space="preserve"> PC 2</w:t>
      </w:r>
      <w:r w:rsidRPr="00D94DB6">
        <w:t>, FTP</w:t>
      </w:r>
      <w:r w:rsidR="00307D42">
        <w:t xml:space="preserve"> </w:t>
      </w:r>
      <w:r w:rsidRPr="00D94DB6">
        <w:t>Server, and Web</w:t>
      </w:r>
      <w:r w:rsidR="00307D42">
        <w:t xml:space="preserve"> </w:t>
      </w:r>
      <w:r w:rsidRPr="00D94DB6">
        <w:t>Server</w:t>
      </w:r>
      <w:r w:rsidR="00F759CA" w:rsidRPr="00D94DB6">
        <w:t xml:space="preserve"> should be configured </w:t>
      </w:r>
      <w:r w:rsidRPr="00D94DB6">
        <w:t>with the addressing listed in the Addressing Table.</w:t>
      </w:r>
    </w:p>
    <w:p w14:paraId="1DD44425" w14:textId="56428317" w:rsidR="00F759CA" w:rsidRPr="00D94DB6" w:rsidRDefault="00F759CA" w:rsidP="00D94DB6">
      <w:pPr>
        <w:pStyle w:val="SubStepAlpha"/>
        <w:numPr>
          <w:ilvl w:val="0"/>
          <w:numId w:val="13"/>
        </w:numPr>
      </w:pPr>
      <w:r w:rsidRPr="00D94DB6">
        <w:t xml:space="preserve">Passwords on all devices are </w:t>
      </w:r>
      <w:r w:rsidRPr="002E05EF">
        <w:rPr>
          <w:b/>
        </w:rPr>
        <w:t>cisco12345</w:t>
      </w:r>
      <w:r w:rsidRPr="00D94DB6">
        <w:t xml:space="preserve">. If a username is required, use </w:t>
      </w:r>
      <w:r w:rsidRPr="002E05EF">
        <w:rPr>
          <w:b/>
        </w:rPr>
        <w:t>admin</w:t>
      </w:r>
      <w:r w:rsidRPr="00D94DB6">
        <w:t>.</w:t>
      </w:r>
    </w:p>
    <w:p w14:paraId="071664EF" w14:textId="055EC1DD" w:rsidR="00D94DB6" w:rsidRPr="00D94DB6" w:rsidRDefault="00D94DB6" w:rsidP="00D94DB6">
      <w:pPr>
        <w:pStyle w:val="SubStepAlpha"/>
        <w:numPr>
          <w:ilvl w:val="0"/>
          <w:numId w:val="13"/>
        </w:numPr>
      </w:pPr>
      <w:r w:rsidRPr="00D94DB6">
        <w:t xml:space="preserve">After you have fixed the ticket, change the MOTD on EACH DEVICE using the </w:t>
      </w:r>
      <w:r w:rsidR="005917FE">
        <w:t>following command:</w:t>
      </w:r>
    </w:p>
    <w:p w14:paraId="012ACBA4" w14:textId="5BE05CC8" w:rsidR="00D94DB6" w:rsidRPr="005917FE" w:rsidRDefault="00D94DB6" w:rsidP="00D94DB6">
      <w:pPr>
        <w:pStyle w:val="BodyTextL25"/>
        <w:ind w:left="720" w:firstLine="360"/>
      </w:pPr>
      <w:r w:rsidRPr="00D94DB6">
        <w:rPr>
          <w:b/>
        </w:rPr>
        <w:t>banner motd # This is $(hostname) FIXED from ticket &lt;ticket number&gt; #</w:t>
      </w:r>
    </w:p>
    <w:p w14:paraId="2990EDEC" w14:textId="7D58A9CF" w:rsidR="00F759CA" w:rsidRPr="00D94DB6" w:rsidRDefault="00F759CA" w:rsidP="00D94DB6">
      <w:pPr>
        <w:pStyle w:val="SubStepAlpha"/>
        <w:numPr>
          <w:ilvl w:val="0"/>
          <w:numId w:val="14"/>
        </w:numPr>
      </w:pPr>
      <w:r w:rsidRPr="00D94DB6">
        <w:t xml:space="preserve">Then save the configuration by issuing the </w:t>
      </w:r>
      <w:r w:rsidRPr="00D94DB6">
        <w:rPr>
          <w:b/>
        </w:rPr>
        <w:t>wri</w:t>
      </w:r>
      <w:r w:rsidRPr="00D94DB6">
        <w:t xml:space="preserve"> command (on each device). </w:t>
      </w:r>
    </w:p>
    <w:p w14:paraId="3804494E" w14:textId="5E1A6756" w:rsidR="00F759CA" w:rsidRPr="00D94DB6" w:rsidRDefault="00F759CA" w:rsidP="00D94DB6">
      <w:pPr>
        <w:pStyle w:val="SubStepAlpha"/>
        <w:numPr>
          <w:ilvl w:val="0"/>
          <w:numId w:val="14"/>
        </w:numPr>
      </w:pPr>
      <w:r w:rsidRPr="00D94DB6">
        <w:t>Inform your instructor that you are ready for the next ticket.</w:t>
      </w:r>
    </w:p>
    <w:p w14:paraId="4C58EE97" w14:textId="5B3F820F" w:rsidR="00F759CA" w:rsidRPr="00D94DB6" w:rsidRDefault="00F759CA" w:rsidP="00D94DB6">
      <w:pPr>
        <w:pStyle w:val="SubStepAlpha"/>
        <w:numPr>
          <w:ilvl w:val="0"/>
          <w:numId w:val="14"/>
        </w:numPr>
      </w:pPr>
      <w:r w:rsidRPr="00D94DB6">
        <w:t xml:space="preserve">After the instructor approves your solution for this ticket, issue the </w:t>
      </w:r>
      <w:r w:rsidRPr="00001E0F">
        <w:rPr>
          <w:b/>
        </w:rPr>
        <w:t>reset.now</w:t>
      </w:r>
      <w:r w:rsidRPr="00D94DB6">
        <w:t xml:space="preserve"> privileged exec command. This script will clear your configurations and reload the devices.</w:t>
      </w:r>
    </w:p>
    <w:p w14:paraId="24BC5D56" w14:textId="77777777" w:rsidR="00C40FCF" w:rsidRDefault="00C40FCF" w:rsidP="00C40FCF">
      <w:pPr>
        <w:pStyle w:val="InstNoteRedL25"/>
        <w:ind w:left="0"/>
      </w:pPr>
      <w:r w:rsidRPr="00753CA2">
        <w:rPr>
          <w:b/>
          <w:bCs/>
        </w:rPr>
        <w:t>Instructor Note</w:t>
      </w:r>
      <w:r>
        <w:rPr>
          <w:b/>
          <w:bCs/>
        </w:rPr>
        <w:t>s</w:t>
      </w:r>
      <w:r w:rsidRPr="00753CA2">
        <w:rPr>
          <w:b/>
          <w:bCs/>
        </w:rPr>
        <w:t>:</w:t>
      </w:r>
    </w:p>
    <w:p w14:paraId="69555F7E" w14:textId="362532A2" w:rsidR="00C40FCF" w:rsidRDefault="00C40FCF" w:rsidP="005917FE">
      <w:pPr>
        <w:pStyle w:val="InstNoteRedL25"/>
      </w:pPr>
      <w:r>
        <w:t>This trouble ticket contains 1 intentional error. R1 has an incorrect netmask on the IPv4 static route.</w:t>
      </w:r>
    </w:p>
    <w:p w14:paraId="0B3D47E8" w14:textId="77777777" w:rsidR="00C40FCF" w:rsidRDefault="00C40FCF" w:rsidP="005917FE">
      <w:pPr>
        <w:pStyle w:val="InstNoteRedL25"/>
      </w:pPr>
      <w:r>
        <w:t>The commands used to fix these errors should be:</w:t>
      </w:r>
    </w:p>
    <w:p w14:paraId="48FC4EAC" w14:textId="5ABC9F9A" w:rsidR="00C40FCF" w:rsidRDefault="00C40FCF" w:rsidP="00C40FCF">
      <w:pPr>
        <w:pStyle w:val="CMDRed"/>
      </w:pPr>
      <w:r>
        <w:t xml:space="preserve">R1(config)# </w:t>
      </w:r>
      <w:r>
        <w:rPr>
          <w:b/>
          <w:bCs/>
        </w:rPr>
        <w:t xml:space="preserve">no ip route </w:t>
      </w:r>
      <w:r w:rsidRPr="00C40FCF">
        <w:rPr>
          <w:b/>
          <w:bCs/>
        </w:rPr>
        <w:t>10.10.3.0 255.255.255.240 10.10.12.2</w:t>
      </w:r>
    </w:p>
    <w:p w14:paraId="485C4021" w14:textId="49544DA1" w:rsidR="00C40FCF" w:rsidRDefault="00C40FCF" w:rsidP="00C40FCF">
      <w:pPr>
        <w:pStyle w:val="CMDRed"/>
      </w:pPr>
      <w:r>
        <w:t xml:space="preserve">R1(config)# </w:t>
      </w:r>
      <w:proofErr w:type="spellStart"/>
      <w:r>
        <w:rPr>
          <w:b/>
          <w:bCs/>
        </w:rPr>
        <w:t>ip</w:t>
      </w:r>
      <w:proofErr w:type="spellEnd"/>
      <w:r>
        <w:rPr>
          <w:b/>
          <w:bCs/>
        </w:rPr>
        <w:t xml:space="preserve"> route 10.10.3.0 255.255.255.</w:t>
      </w:r>
      <w:r w:rsidRPr="00C40FCF">
        <w:rPr>
          <w:b/>
          <w:bCs/>
        </w:rPr>
        <w:t>0 10.10.12.2</w:t>
      </w:r>
    </w:p>
    <w:p w14:paraId="018DE9A2" w14:textId="55736B69" w:rsidR="00C40FCF" w:rsidRPr="00CD2DC8" w:rsidRDefault="00001E0F" w:rsidP="00C40FCF">
      <w:pPr>
        <w:pStyle w:val="CMDRed"/>
        <w:rPr>
          <w:b/>
          <w:bCs/>
        </w:rPr>
      </w:pPr>
      <w:r>
        <w:t>R1</w:t>
      </w:r>
      <w:r w:rsidR="00C40FCF">
        <w:t xml:space="preserve">(config-router)# </w:t>
      </w:r>
      <w:r w:rsidR="00C40FCF">
        <w:rPr>
          <w:b/>
          <w:bCs/>
        </w:rPr>
        <w:t>end</w:t>
      </w:r>
    </w:p>
    <w:p w14:paraId="0955B94E" w14:textId="12C825C1" w:rsidR="00001E0F" w:rsidRDefault="00001E0F" w:rsidP="00001E0F">
      <w:pPr>
        <w:pStyle w:val="Heading2"/>
      </w:pPr>
      <w:r>
        <w:t>Trouble Ticket 1.1.3.2</w:t>
      </w:r>
    </w:p>
    <w:p w14:paraId="3FC14BA2" w14:textId="77777777" w:rsidR="00001E0F" w:rsidRPr="006B6562" w:rsidRDefault="00001E0F" w:rsidP="00001E0F">
      <w:pPr>
        <w:pStyle w:val="BodyTextL25Bold"/>
      </w:pPr>
      <w:r w:rsidRPr="006B6562">
        <w:t>Scenario:</w:t>
      </w:r>
    </w:p>
    <w:p w14:paraId="757F4F6E" w14:textId="158A5DEC" w:rsidR="00001E0F" w:rsidRDefault="00FD16B1" w:rsidP="00001E0F">
      <w:pPr>
        <w:pStyle w:val="BodyTextL25"/>
      </w:pPr>
      <w:r>
        <w:t>A</w:t>
      </w:r>
      <w:r w:rsidRPr="006B6562">
        <w:t xml:space="preserve"> </w:t>
      </w:r>
      <w:r w:rsidR="00001E0F">
        <w:t xml:space="preserve">WAN connection </w:t>
      </w:r>
      <w:r w:rsidR="00C33391">
        <w:t>through R2</w:t>
      </w:r>
      <w:r w:rsidR="00001E0F">
        <w:t xml:space="preserve"> was recently added</w:t>
      </w:r>
      <w:r w:rsidR="002D3DB5">
        <w:t xml:space="preserve"> to increase </w:t>
      </w:r>
      <w:r w:rsidR="00B9407F">
        <w:t xml:space="preserve">the </w:t>
      </w:r>
      <w:r w:rsidR="002D3DB5">
        <w:t>bandwidth</w:t>
      </w:r>
      <w:r>
        <w:t xml:space="preserve"> </w:t>
      </w:r>
      <w:r w:rsidR="00B9407F">
        <w:t xml:space="preserve">that is </w:t>
      </w:r>
      <w:r>
        <w:t>available between the branch and HQ</w:t>
      </w:r>
      <w:r w:rsidR="00001E0F">
        <w:t>. It was decided to keep the dedicated T1 connection from R1 to R3 as a backup link</w:t>
      </w:r>
      <w:r w:rsidR="002D3DB5">
        <w:t xml:space="preserve"> for IPv6 traffic</w:t>
      </w:r>
      <w:r w:rsidR="00001E0F">
        <w:t xml:space="preserve">. Users at </w:t>
      </w:r>
      <w:r w:rsidR="00B9407F">
        <w:t>the b</w:t>
      </w:r>
      <w:r w:rsidR="00001E0F">
        <w:t xml:space="preserve">ranch have been complaining that </w:t>
      </w:r>
      <w:r w:rsidR="0087136F">
        <w:t xml:space="preserve">data transfer </w:t>
      </w:r>
      <w:r w:rsidR="00001E0F">
        <w:t xml:space="preserve">speeds </w:t>
      </w:r>
      <w:r w:rsidR="0087136F">
        <w:t xml:space="preserve">to PCs at HQ </w:t>
      </w:r>
      <w:r w:rsidR="00001E0F">
        <w:t>seem to be slow</w:t>
      </w:r>
      <w:r w:rsidR="00A819B1">
        <w:t>;</w:t>
      </w:r>
      <w:r w:rsidR="00001E0F">
        <w:t xml:space="preserve"> however</w:t>
      </w:r>
      <w:r w:rsidR="00A819B1">
        <w:t>,</w:t>
      </w:r>
      <w:r w:rsidR="00001E0F">
        <w:t xml:space="preserve"> downloads seem to be fine. </w:t>
      </w:r>
    </w:p>
    <w:p w14:paraId="0092C760" w14:textId="77777777" w:rsidR="00001E0F" w:rsidRDefault="00001E0F" w:rsidP="00001E0F">
      <w:pPr>
        <w:pStyle w:val="SubStepAlpha"/>
        <w:numPr>
          <w:ilvl w:val="0"/>
          <w:numId w:val="0"/>
        </w:numPr>
        <w:ind w:left="360"/>
      </w:pPr>
      <w:r>
        <w:t>Use the commands listed below to load the configuration files for both trouble tickets:</w:t>
      </w:r>
    </w:p>
    <w:p w14:paraId="19F75477" w14:textId="77777777" w:rsidR="00001E0F" w:rsidRDefault="00001E0F" w:rsidP="00001E0F">
      <w:pPr>
        <w:pStyle w:val="InstNoteRed"/>
      </w:pPr>
      <w:r w:rsidRPr="00A52B1A">
        <w:rPr>
          <w:b/>
          <w:bCs/>
        </w:rPr>
        <w:lastRenderedPageBreak/>
        <w:t>Instructor Note</w:t>
      </w:r>
      <w:r>
        <w:t>: Commands for uploading the configuration are provided at the end of this document.</w:t>
      </w:r>
    </w:p>
    <w:tbl>
      <w:tblPr>
        <w:tblStyle w:val="LabTableStyle"/>
        <w:tblW w:w="0" w:type="auto"/>
        <w:tblLook w:val="04A0" w:firstRow="1" w:lastRow="0" w:firstColumn="1" w:lastColumn="0" w:noHBand="0" w:noVBand="1"/>
        <w:tblDescription w:val="This table lists the commands to copy the configs from flash to running-config on the devices."/>
      </w:tblPr>
      <w:tblGrid>
        <w:gridCol w:w="2787"/>
        <w:gridCol w:w="6429"/>
      </w:tblGrid>
      <w:tr w:rsidR="00001E0F" w14:paraId="4EDF39DC" w14:textId="77777777" w:rsidTr="005917FE">
        <w:trPr>
          <w:cnfStyle w:val="100000000000" w:firstRow="1" w:lastRow="0" w:firstColumn="0" w:lastColumn="0" w:oddVBand="0" w:evenVBand="0" w:oddHBand="0" w:evenHBand="0" w:firstRowFirstColumn="0" w:firstRowLastColumn="0" w:lastRowFirstColumn="0" w:lastRowLastColumn="0"/>
          <w:tblHeader/>
        </w:trPr>
        <w:tc>
          <w:tcPr>
            <w:tcW w:w="2787" w:type="dxa"/>
          </w:tcPr>
          <w:p w14:paraId="28C654D9" w14:textId="77777777" w:rsidR="00001E0F" w:rsidRDefault="00001E0F" w:rsidP="005917FE">
            <w:pPr>
              <w:pStyle w:val="TableHeading"/>
            </w:pPr>
            <w:r>
              <w:t>Device</w:t>
            </w:r>
          </w:p>
        </w:tc>
        <w:tc>
          <w:tcPr>
            <w:tcW w:w="6429" w:type="dxa"/>
          </w:tcPr>
          <w:p w14:paraId="5BB1CBAB" w14:textId="77777777" w:rsidR="00001E0F" w:rsidRDefault="00001E0F" w:rsidP="005917FE">
            <w:pPr>
              <w:pStyle w:val="TableHeading"/>
            </w:pPr>
            <w:r>
              <w:t>Command</w:t>
            </w:r>
          </w:p>
        </w:tc>
      </w:tr>
      <w:tr w:rsidR="00001E0F" w14:paraId="675F4AD6" w14:textId="77777777" w:rsidTr="005917FE">
        <w:tc>
          <w:tcPr>
            <w:tcW w:w="2787" w:type="dxa"/>
          </w:tcPr>
          <w:p w14:paraId="64BB857C" w14:textId="77777777" w:rsidR="00001E0F" w:rsidRDefault="00001E0F" w:rsidP="005917FE">
            <w:pPr>
              <w:pStyle w:val="TableText"/>
            </w:pPr>
            <w:r>
              <w:t>R1</w:t>
            </w:r>
          </w:p>
        </w:tc>
        <w:tc>
          <w:tcPr>
            <w:tcW w:w="6429" w:type="dxa"/>
          </w:tcPr>
          <w:p w14:paraId="08FCDAB7" w14:textId="59C26EEC" w:rsidR="00001E0F" w:rsidRPr="00FA0E8A" w:rsidRDefault="00001E0F" w:rsidP="00307D42">
            <w:pPr>
              <w:pStyle w:val="DevConfigs"/>
              <w:rPr>
                <w:b/>
                <w:bCs/>
              </w:rPr>
            </w:pPr>
            <w:r w:rsidRPr="00FA0E8A">
              <w:rPr>
                <w:b/>
                <w:bCs/>
              </w:rPr>
              <w:t>copy flash:/enarsi/</w:t>
            </w:r>
            <w:r>
              <w:rPr>
                <w:b/>
                <w:bCs/>
              </w:rPr>
              <w:t>1.1.3</w:t>
            </w:r>
            <w:r w:rsidR="009E56CA">
              <w:rPr>
                <w:b/>
                <w:bCs/>
              </w:rPr>
              <w:t>.2</w:t>
            </w:r>
            <w:r w:rsidRPr="00FA0E8A">
              <w:rPr>
                <w:b/>
                <w:bCs/>
              </w:rPr>
              <w:t>-r1-config.txt run</w:t>
            </w:r>
          </w:p>
        </w:tc>
      </w:tr>
      <w:tr w:rsidR="00001E0F" w14:paraId="22AE7A20" w14:textId="77777777" w:rsidTr="005917FE">
        <w:tc>
          <w:tcPr>
            <w:tcW w:w="2787" w:type="dxa"/>
          </w:tcPr>
          <w:p w14:paraId="4DC6E1F6" w14:textId="77777777" w:rsidR="00001E0F" w:rsidRDefault="00001E0F" w:rsidP="005917FE">
            <w:pPr>
              <w:pStyle w:val="TableText"/>
            </w:pPr>
            <w:r>
              <w:t>R2</w:t>
            </w:r>
          </w:p>
        </w:tc>
        <w:tc>
          <w:tcPr>
            <w:tcW w:w="6429" w:type="dxa"/>
          </w:tcPr>
          <w:p w14:paraId="61D77B9F" w14:textId="3B9527BB" w:rsidR="00001E0F" w:rsidRPr="00FA0E8A" w:rsidRDefault="00001E0F" w:rsidP="00307D42">
            <w:pPr>
              <w:pStyle w:val="DevConfigs"/>
              <w:rPr>
                <w:b/>
                <w:bCs/>
              </w:rPr>
            </w:pPr>
            <w:r w:rsidRPr="00FA0E8A">
              <w:rPr>
                <w:b/>
                <w:bCs/>
              </w:rPr>
              <w:t>copy flash:/enarsi/</w:t>
            </w:r>
            <w:r>
              <w:rPr>
                <w:b/>
                <w:bCs/>
              </w:rPr>
              <w:t>1.1.3</w:t>
            </w:r>
            <w:r w:rsidR="009E56CA">
              <w:rPr>
                <w:b/>
                <w:bCs/>
              </w:rPr>
              <w:t>.2</w:t>
            </w:r>
            <w:r w:rsidRPr="00FA0E8A">
              <w:rPr>
                <w:b/>
                <w:bCs/>
              </w:rPr>
              <w:t>-r2-config.txt run</w:t>
            </w:r>
          </w:p>
        </w:tc>
      </w:tr>
      <w:tr w:rsidR="00001E0F" w14:paraId="5A4ECA7F" w14:textId="77777777" w:rsidTr="005917FE">
        <w:tc>
          <w:tcPr>
            <w:tcW w:w="2787" w:type="dxa"/>
          </w:tcPr>
          <w:p w14:paraId="1A8FDEAA" w14:textId="77777777" w:rsidR="00001E0F" w:rsidRDefault="00001E0F" w:rsidP="005917FE">
            <w:pPr>
              <w:pStyle w:val="TableText"/>
            </w:pPr>
            <w:r>
              <w:t>R3</w:t>
            </w:r>
          </w:p>
        </w:tc>
        <w:tc>
          <w:tcPr>
            <w:tcW w:w="6429" w:type="dxa"/>
          </w:tcPr>
          <w:p w14:paraId="1C5DECB6" w14:textId="0E0B029D" w:rsidR="00001E0F" w:rsidRPr="00FA0E8A" w:rsidRDefault="00001E0F" w:rsidP="00307D42">
            <w:pPr>
              <w:pStyle w:val="DevConfigs"/>
              <w:rPr>
                <w:b/>
                <w:bCs/>
              </w:rPr>
            </w:pPr>
            <w:r w:rsidRPr="00FA0E8A">
              <w:rPr>
                <w:b/>
                <w:bCs/>
              </w:rPr>
              <w:t>copy flash:/enarsi/</w:t>
            </w:r>
            <w:r>
              <w:rPr>
                <w:b/>
                <w:bCs/>
              </w:rPr>
              <w:t>1.1.3</w:t>
            </w:r>
            <w:r w:rsidR="009E56CA">
              <w:rPr>
                <w:b/>
                <w:bCs/>
              </w:rPr>
              <w:t>.2</w:t>
            </w:r>
            <w:r>
              <w:rPr>
                <w:b/>
                <w:bCs/>
              </w:rPr>
              <w:t>-r3</w:t>
            </w:r>
            <w:r w:rsidRPr="00FA0E8A">
              <w:rPr>
                <w:b/>
                <w:bCs/>
              </w:rPr>
              <w:t>-config.txt run</w:t>
            </w:r>
          </w:p>
        </w:tc>
      </w:tr>
      <w:tr w:rsidR="00001E0F" w14:paraId="7C08F023" w14:textId="77777777" w:rsidTr="005917FE">
        <w:tc>
          <w:tcPr>
            <w:tcW w:w="2787" w:type="dxa"/>
          </w:tcPr>
          <w:p w14:paraId="1BBB55D0" w14:textId="77777777" w:rsidR="00001E0F" w:rsidRDefault="00001E0F" w:rsidP="005917FE">
            <w:pPr>
              <w:pStyle w:val="TableText"/>
            </w:pPr>
            <w:r>
              <w:t>D1</w:t>
            </w:r>
          </w:p>
        </w:tc>
        <w:tc>
          <w:tcPr>
            <w:tcW w:w="6429" w:type="dxa"/>
          </w:tcPr>
          <w:p w14:paraId="7CD7C0B6" w14:textId="7D8E110D" w:rsidR="00001E0F" w:rsidRPr="00FA0E8A" w:rsidRDefault="00001E0F" w:rsidP="00307D42">
            <w:pPr>
              <w:pStyle w:val="DevConfigs"/>
              <w:rPr>
                <w:b/>
                <w:bCs/>
              </w:rPr>
            </w:pPr>
            <w:r w:rsidRPr="00FA0E8A">
              <w:rPr>
                <w:b/>
                <w:bCs/>
              </w:rPr>
              <w:t>copy flash:/enarsi/</w:t>
            </w:r>
            <w:r>
              <w:rPr>
                <w:b/>
                <w:bCs/>
              </w:rPr>
              <w:t>1.1.3</w:t>
            </w:r>
            <w:r w:rsidR="009E56CA">
              <w:rPr>
                <w:b/>
                <w:bCs/>
              </w:rPr>
              <w:t>.2</w:t>
            </w:r>
            <w:r w:rsidRPr="00FA0E8A">
              <w:rPr>
                <w:b/>
                <w:bCs/>
              </w:rPr>
              <w:t>-d1-config.txt run</w:t>
            </w:r>
          </w:p>
        </w:tc>
      </w:tr>
      <w:tr w:rsidR="00001E0F" w14:paraId="7AECF904" w14:textId="77777777" w:rsidTr="005917FE">
        <w:tc>
          <w:tcPr>
            <w:tcW w:w="2787" w:type="dxa"/>
          </w:tcPr>
          <w:p w14:paraId="7DF16FD0" w14:textId="77777777" w:rsidR="00001E0F" w:rsidRDefault="00001E0F" w:rsidP="005917FE">
            <w:pPr>
              <w:pStyle w:val="TableText"/>
            </w:pPr>
            <w:r>
              <w:t>D2</w:t>
            </w:r>
          </w:p>
        </w:tc>
        <w:tc>
          <w:tcPr>
            <w:tcW w:w="6429" w:type="dxa"/>
          </w:tcPr>
          <w:p w14:paraId="325B7D91" w14:textId="4CAB63F7" w:rsidR="00001E0F" w:rsidRPr="00FA0E8A" w:rsidRDefault="00001E0F" w:rsidP="00307D42">
            <w:pPr>
              <w:pStyle w:val="DevConfigs"/>
              <w:rPr>
                <w:b/>
                <w:bCs/>
              </w:rPr>
            </w:pPr>
            <w:r w:rsidRPr="00FA0E8A">
              <w:rPr>
                <w:b/>
                <w:bCs/>
              </w:rPr>
              <w:t>copy flash:/enarsi/</w:t>
            </w:r>
            <w:r>
              <w:rPr>
                <w:b/>
                <w:bCs/>
              </w:rPr>
              <w:t>1.1.3</w:t>
            </w:r>
            <w:r w:rsidR="009E56CA">
              <w:rPr>
                <w:b/>
                <w:bCs/>
              </w:rPr>
              <w:t>.2</w:t>
            </w:r>
            <w:r w:rsidRPr="00FA0E8A">
              <w:rPr>
                <w:b/>
                <w:bCs/>
              </w:rPr>
              <w:t>-d</w:t>
            </w:r>
            <w:r>
              <w:rPr>
                <w:b/>
                <w:bCs/>
              </w:rPr>
              <w:t>2</w:t>
            </w:r>
            <w:r w:rsidRPr="00FA0E8A">
              <w:rPr>
                <w:b/>
                <w:bCs/>
              </w:rPr>
              <w:t>-config.txt run</w:t>
            </w:r>
          </w:p>
        </w:tc>
      </w:tr>
    </w:tbl>
    <w:p w14:paraId="40CC42D4" w14:textId="4D5D473F" w:rsidR="00001E0F" w:rsidRPr="00D94DB6" w:rsidRDefault="00001E0F" w:rsidP="00001E0F">
      <w:pPr>
        <w:pStyle w:val="SubStepAlpha"/>
        <w:numPr>
          <w:ilvl w:val="0"/>
          <w:numId w:val="13"/>
        </w:numPr>
      </w:pPr>
      <w:r w:rsidRPr="00D94DB6">
        <w:t xml:space="preserve">PC 1, PC 2, FTPServer, and WebServer should be configured with the </w:t>
      </w:r>
      <w:r w:rsidR="002D3DB5">
        <w:t xml:space="preserve">IPv6 </w:t>
      </w:r>
      <w:r w:rsidRPr="00D94DB6">
        <w:t>addressing listed in the Addressing Table.</w:t>
      </w:r>
      <w:r w:rsidR="002D3DB5">
        <w:t xml:space="preserve"> It is not necessary to configure the IPv4 addresses.</w:t>
      </w:r>
    </w:p>
    <w:p w14:paraId="772C9CF9" w14:textId="77777777" w:rsidR="00001E0F" w:rsidRPr="00D94DB6" w:rsidRDefault="00001E0F" w:rsidP="00001E0F">
      <w:pPr>
        <w:pStyle w:val="SubStepAlpha"/>
        <w:numPr>
          <w:ilvl w:val="0"/>
          <w:numId w:val="13"/>
        </w:numPr>
      </w:pPr>
      <w:r w:rsidRPr="00D94DB6">
        <w:t xml:space="preserve">Passwords on all devices are </w:t>
      </w:r>
      <w:r w:rsidRPr="002E05EF">
        <w:rPr>
          <w:b/>
        </w:rPr>
        <w:t>cisco12345</w:t>
      </w:r>
      <w:r w:rsidRPr="00D94DB6">
        <w:t xml:space="preserve">. If a username is required, use </w:t>
      </w:r>
      <w:r w:rsidRPr="002E05EF">
        <w:rPr>
          <w:b/>
        </w:rPr>
        <w:t>admin</w:t>
      </w:r>
      <w:r w:rsidRPr="00D94DB6">
        <w:t>.</w:t>
      </w:r>
    </w:p>
    <w:p w14:paraId="058EF41F" w14:textId="018B0BE5" w:rsidR="00001E0F" w:rsidRPr="00D94DB6" w:rsidRDefault="00001E0F" w:rsidP="00001E0F">
      <w:pPr>
        <w:pStyle w:val="SubStepAlpha"/>
        <w:numPr>
          <w:ilvl w:val="0"/>
          <w:numId w:val="13"/>
        </w:numPr>
      </w:pPr>
      <w:r w:rsidRPr="00D94DB6">
        <w:t xml:space="preserve">After you have fixed the ticket, change the MOTD on EACH DEVICE using the </w:t>
      </w:r>
      <w:r w:rsidR="00EA2D9C">
        <w:t>following command:</w:t>
      </w:r>
    </w:p>
    <w:p w14:paraId="5837FFE2" w14:textId="2B547E71" w:rsidR="00001E0F" w:rsidRPr="005917FE" w:rsidRDefault="00001E0F" w:rsidP="00001E0F">
      <w:pPr>
        <w:pStyle w:val="BodyTextL25"/>
        <w:ind w:left="720" w:firstLine="360"/>
      </w:pPr>
      <w:r w:rsidRPr="00D94DB6">
        <w:rPr>
          <w:b/>
        </w:rPr>
        <w:t>banner motd # This is $(hostname) FIXED from ticket &lt;ticket number&gt; #</w:t>
      </w:r>
    </w:p>
    <w:p w14:paraId="77606AE6" w14:textId="63837FE7" w:rsidR="00001E0F" w:rsidRPr="00D94DB6" w:rsidRDefault="00001E0F" w:rsidP="00001E0F">
      <w:pPr>
        <w:pStyle w:val="SubStepAlpha"/>
        <w:numPr>
          <w:ilvl w:val="0"/>
          <w:numId w:val="14"/>
        </w:numPr>
      </w:pPr>
      <w:r w:rsidRPr="00D94DB6">
        <w:t xml:space="preserve">Then save the configuration by issuing the </w:t>
      </w:r>
      <w:r w:rsidRPr="00D94DB6">
        <w:rPr>
          <w:b/>
        </w:rPr>
        <w:t>wri</w:t>
      </w:r>
      <w:r w:rsidRPr="00D94DB6">
        <w:t xml:space="preserve"> command (on each device).</w:t>
      </w:r>
    </w:p>
    <w:p w14:paraId="48F1E5AD" w14:textId="77777777" w:rsidR="00001E0F" w:rsidRPr="00D94DB6" w:rsidRDefault="00001E0F" w:rsidP="00001E0F">
      <w:pPr>
        <w:pStyle w:val="SubStepAlpha"/>
        <w:numPr>
          <w:ilvl w:val="0"/>
          <w:numId w:val="14"/>
        </w:numPr>
      </w:pPr>
      <w:r w:rsidRPr="00D94DB6">
        <w:t>Inform your instructor that you are ready for the next ticket.</w:t>
      </w:r>
    </w:p>
    <w:p w14:paraId="0304FBE3" w14:textId="46CEAC5D" w:rsidR="00001E0F" w:rsidRPr="00D94DB6" w:rsidRDefault="00001E0F" w:rsidP="00001E0F">
      <w:pPr>
        <w:pStyle w:val="SubStepAlpha"/>
        <w:numPr>
          <w:ilvl w:val="0"/>
          <w:numId w:val="14"/>
        </w:numPr>
      </w:pPr>
      <w:r w:rsidRPr="00D94DB6">
        <w:t xml:space="preserve">After the instructor approves your solution for this ticket, issue the </w:t>
      </w:r>
      <w:proofErr w:type="spellStart"/>
      <w:r w:rsidRPr="00001E0F">
        <w:rPr>
          <w:b/>
        </w:rPr>
        <w:t>reset.now</w:t>
      </w:r>
      <w:proofErr w:type="spellEnd"/>
      <w:r w:rsidRPr="00D94DB6">
        <w:t xml:space="preserve"> privileged</w:t>
      </w:r>
      <w:r w:rsidR="00EA2D9C">
        <w:t xml:space="preserve"> EXEC</w:t>
      </w:r>
      <w:r w:rsidRPr="00D94DB6">
        <w:t xml:space="preserve"> command. This script will clear your configurations and reload the devices.</w:t>
      </w:r>
    </w:p>
    <w:p w14:paraId="713FE55D" w14:textId="77777777" w:rsidR="00001E0F" w:rsidRDefault="00001E0F" w:rsidP="00001E0F">
      <w:pPr>
        <w:pStyle w:val="InstNoteRedL25"/>
        <w:ind w:left="0"/>
      </w:pPr>
      <w:r w:rsidRPr="00753CA2">
        <w:rPr>
          <w:b/>
          <w:bCs/>
        </w:rPr>
        <w:t>Instructor Note</w:t>
      </w:r>
      <w:r>
        <w:rPr>
          <w:b/>
          <w:bCs/>
        </w:rPr>
        <w:t>s</w:t>
      </w:r>
      <w:r w:rsidRPr="00753CA2">
        <w:rPr>
          <w:b/>
          <w:bCs/>
        </w:rPr>
        <w:t>:</w:t>
      </w:r>
    </w:p>
    <w:p w14:paraId="3B4F1FF1" w14:textId="75EF7470" w:rsidR="00001E0F" w:rsidRDefault="00001E0F" w:rsidP="005917FE">
      <w:pPr>
        <w:pStyle w:val="InstNoteRedL25"/>
      </w:pPr>
      <w:r>
        <w:t xml:space="preserve">This trouble ticket contains 1 intentional error. R1 has an incorrect </w:t>
      </w:r>
      <w:r w:rsidR="002E05EF">
        <w:t>administrative distance assigned to the primary and backup routes.</w:t>
      </w:r>
    </w:p>
    <w:p w14:paraId="65893465" w14:textId="77777777" w:rsidR="00001E0F" w:rsidRDefault="00001E0F" w:rsidP="005917FE">
      <w:pPr>
        <w:pStyle w:val="InstNoteRedL25"/>
      </w:pPr>
      <w:r>
        <w:t>The commands used to fix these errors should be:</w:t>
      </w:r>
    </w:p>
    <w:p w14:paraId="5BABEA58" w14:textId="33C07963" w:rsidR="00001E0F" w:rsidRDefault="00001E0F" w:rsidP="002E05EF">
      <w:pPr>
        <w:pStyle w:val="CMDRed"/>
      </w:pPr>
      <w:r>
        <w:t xml:space="preserve">R1(config)# </w:t>
      </w:r>
      <w:r w:rsidR="002E05EF" w:rsidRPr="002E05EF">
        <w:rPr>
          <w:b/>
        </w:rPr>
        <w:t>no</w:t>
      </w:r>
      <w:r w:rsidR="002E05EF" w:rsidRPr="002E05EF">
        <w:t xml:space="preserve"> </w:t>
      </w:r>
      <w:r w:rsidR="002E05EF" w:rsidRPr="002E05EF">
        <w:rPr>
          <w:rStyle w:val="DevConfigGray"/>
          <w:color w:val="EE0000"/>
          <w:shd w:val="clear" w:color="auto" w:fill="auto"/>
        </w:rPr>
        <w:t>ipv6 route 2001:DB</w:t>
      </w:r>
      <w:proofErr w:type="gramStart"/>
      <w:r w:rsidR="002E05EF" w:rsidRPr="002E05EF">
        <w:rPr>
          <w:rStyle w:val="DevConfigGray"/>
          <w:color w:val="EE0000"/>
          <w:shd w:val="clear" w:color="auto" w:fill="auto"/>
        </w:rPr>
        <w:t>8:0:3::/</w:t>
      </w:r>
      <w:proofErr w:type="gramEnd"/>
      <w:r w:rsidR="002E05EF" w:rsidRPr="002E05EF">
        <w:rPr>
          <w:rStyle w:val="DevConfigGray"/>
          <w:color w:val="EE0000"/>
          <w:shd w:val="clear" w:color="auto" w:fill="auto"/>
        </w:rPr>
        <w:t>64 2001:DB8:0:13::2 10</w:t>
      </w:r>
    </w:p>
    <w:p w14:paraId="1B256313" w14:textId="3DDD8FD6" w:rsidR="002E05EF" w:rsidRDefault="002E05EF" w:rsidP="002E05EF">
      <w:pPr>
        <w:pStyle w:val="CMDRed"/>
      </w:pPr>
      <w:r>
        <w:t xml:space="preserve">R1(config)# </w:t>
      </w:r>
      <w:r w:rsidRPr="002E05EF">
        <w:rPr>
          <w:rStyle w:val="DevConfigGray"/>
          <w:color w:val="EE0000"/>
          <w:shd w:val="clear" w:color="auto" w:fill="auto"/>
        </w:rPr>
        <w:t>ipv6 route 2001:DB8:0:3::/64 2001:DB8:0:13::2 15</w:t>
      </w:r>
    </w:p>
    <w:p w14:paraId="500C6F55" w14:textId="4C60B128" w:rsidR="00001E0F" w:rsidRDefault="00001E0F" w:rsidP="00001E0F">
      <w:pPr>
        <w:pStyle w:val="CMDRed"/>
        <w:rPr>
          <w:b/>
          <w:bCs/>
        </w:rPr>
      </w:pPr>
      <w:r>
        <w:t xml:space="preserve">R1(config)# </w:t>
      </w:r>
      <w:r>
        <w:rPr>
          <w:b/>
          <w:bCs/>
        </w:rPr>
        <w:t>end</w:t>
      </w:r>
    </w:p>
    <w:p w14:paraId="289B3F2B" w14:textId="77777777" w:rsidR="003E32F7" w:rsidRPr="004C0909" w:rsidRDefault="003E32F7" w:rsidP="003E32F7">
      <w:pPr>
        <w:pStyle w:val="Heading1"/>
      </w:pPr>
      <w:r w:rsidRPr="000242D6">
        <w:t>Router Interface Summary Table</w:t>
      </w:r>
    </w:p>
    <w:tbl>
      <w:tblPr>
        <w:tblStyle w:val="LabTableStyle"/>
        <w:tblW w:w="10260" w:type="dxa"/>
        <w:tblLook w:val="04A0" w:firstRow="1" w:lastRow="0" w:firstColumn="1" w:lastColumn="0" w:noHBand="0" w:noVBand="1"/>
        <w:tblDescription w:val="This table gives the Router Interface per router Model for Ethernet Interfaces 1 and 2 as well as Serial interfaces 1 and 2."/>
      </w:tblPr>
      <w:tblGrid>
        <w:gridCol w:w="1530"/>
        <w:gridCol w:w="2250"/>
        <w:gridCol w:w="2250"/>
        <w:gridCol w:w="2070"/>
        <w:gridCol w:w="2160"/>
      </w:tblGrid>
      <w:tr w:rsidR="003E32F7" w14:paraId="3BB13AEE" w14:textId="77777777" w:rsidTr="004D2AD2">
        <w:trPr>
          <w:cnfStyle w:val="100000000000" w:firstRow="1" w:lastRow="0" w:firstColumn="0" w:lastColumn="0" w:oddVBand="0" w:evenVBand="0" w:oddHBand="0" w:evenHBand="0" w:firstRowFirstColumn="0" w:firstRowLastColumn="0" w:lastRowFirstColumn="0" w:lastRowLastColumn="0"/>
          <w:tblHeader/>
        </w:trPr>
        <w:tc>
          <w:tcPr>
            <w:tcW w:w="1530" w:type="dxa"/>
          </w:tcPr>
          <w:p w14:paraId="66D3204C" w14:textId="77777777" w:rsidR="003E32F7" w:rsidRPr="00763D8B" w:rsidRDefault="003E32F7" w:rsidP="004D2AD2">
            <w:pPr>
              <w:pStyle w:val="TableHeading"/>
            </w:pPr>
            <w:r w:rsidRPr="00763D8B">
              <w:t>Router Model</w:t>
            </w:r>
          </w:p>
        </w:tc>
        <w:tc>
          <w:tcPr>
            <w:tcW w:w="2250" w:type="dxa"/>
          </w:tcPr>
          <w:p w14:paraId="4C8AEEFB" w14:textId="77777777" w:rsidR="003E32F7" w:rsidRPr="00763D8B" w:rsidRDefault="003E32F7" w:rsidP="004D2AD2">
            <w:pPr>
              <w:pStyle w:val="TableHeading"/>
            </w:pPr>
            <w:r w:rsidRPr="00763D8B">
              <w:t>Ethernet Interface #1</w:t>
            </w:r>
          </w:p>
        </w:tc>
        <w:tc>
          <w:tcPr>
            <w:tcW w:w="2250" w:type="dxa"/>
          </w:tcPr>
          <w:p w14:paraId="08FEF831" w14:textId="77777777" w:rsidR="003E32F7" w:rsidRPr="00763D8B" w:rsidRDefault="003E32F7" w:rsidP="004D2AD2">
            <w:pPr>
              <w:pStyle w:val="TableHeading"/>
            </w:pPr>
            <w:r w:rsidRPr="00763D8B">
              <w:t>Ethernet Interface #2</w:t>
            </w:r>
          </w:p>
        </w:tc>
        <w:tc>
          <w:tcPr>
            <w:tcW w:w="2070" w:type="dxa"/>
          </w:tcPr>
          <w:p w14:paraId="38841D95" w14:textId="77777777" w:rsidR="003E32F7" w:rsidRPr="00763D8B" w:rsidRDefault="003E32F7" w:rsidP="004D2AD2">
            <w:pPr>
              <w:pStyle w:val="TableHeading"/>
            </w:pPr>
            <w:r w:rsidRPr="00763D8B">
              <w:t>Serial Interface #1</w:t>
            </w:r>
          </w:p>
        </w:tc>
        <w:tc>
          <w:tcPr>
            <w:tcW w:w="2160" w:type="dxa"/>
          </w:tcPr>
          <w:p w14:paraId="3F6FB64B" w14:textId="77777777" w:rsidR="003E32F7" w:rsidRPr="00763D8B" w:rsidRDefault="003E32F7" w:rsidP="004D2AD2">
            <w:pPr>
              <w:pStyle w:val="TableHeading"/>
            </w:pPr>
            <w:r w:rsidRPr="00763D8B">
              <w:t>Serial Interface #2</w:t>
            </w:r>
          </w:p>
        </w:tc>
      </w:tr>
      <w:tr w:rsidR="003E32F7" w14:paraId="1803A372" w14:textId="77777777" w:rsidTr="004D2AD2">
        <w:tc>
          <w:tcPr>
            <w:tcW w:w="1530" w:type="dxa"/>
          </w:tcPr>
          <w:p w14:paraId="192E9494" w14:textId="77777777" w:rsidR="003E32F7" w:rsidRPr="009453F7" w:rsidRDefault="003E32F7" w:rsidP="004D2AD2">
            <w:pPr>
              <w:pStyle w:val="TableText"/>
            </w:pPr>
            <w:r w:rsidRPr="009453F7">
              <w:t>1800</w:t>
            </w:r>
          </w:p>
        </w:tc>
        <w:tc>
          <w:tcPr>
            <w:tcW w:w="2250" w:type="dxa"/>
          </w:tcPr>
          <w:p w14:paraId="2B06BC9F" w14:textId="77777777" w:rsidR="003E32F7" w:rsidRPr="009453F7" w:rsidRDefault="003E32F7" w:rsidP="004D2AD2">
            <w:pPr>
              <w:pStyle w:val="TableText"/>
            </w:pPr>
            <w:r w:rsidRPr="009453F7">
              <w:t>Fast Ethernet 0/0 (F0/0)</w:t>
            </w:r>
          </w:p>
        </w:tc>
        <w:tc>
          <w:tcPr>
            <w:tcW w:w="2250" w:type="dxa"/>
          </w:tcPr>
          <w:p w14:paraId="3C7EE4D9" w14:textId="77777777" w:rsidR="003E32F7" w:rsidRPr="009453F7" w:rsidRDefault="003E32F7" w:rsidP="004D2AD2">
            <w:pPr>
              <w:pStyle w:val="TableText"/>
            </w:pPr>
            <w:r w:rsidRPr="009453F7">
              <w:t>Fast Ethernet 0/1 (F0/1)</w:t>
            </w:r>
          </w:p>
        </w:tc>
        <w:tc>
          <w:tcPr>
            <w:tcW w:w="2070" w:type="dxa"/>
          </w:tcPr>
          <w:p w14:paraId="6B1E1E70" w14:textId="77777777" w:rsidR="003E32F7" w:rsidRPr="009453F7" w:rsidRDefault="003E32F7" w:rsidP="004D2AD2">
            <w:pPr>
              <w:pStyle w:val="TableText"/>
            </w:pPr>
            <w:r w:rsidRPr="009453F7">
              <w:t>Serial 0/0/0 (S0/0/0)</w:t>
            </w:r>
          </w:p>
        </w:tc>
        <w:tc>
          <w:tcPr>
            <w:tcW w:w="2160" w:type="dxa"/>
          </w:tcPr>
          <w:p w14:paraId="7D82A512" w14:textId="77777777" w:rsidR="003E32F7" w:rsidRPr="009453F7" w:rsidRDefault="003E32F7" w:rsidP="004D2AD2">
            <w:pPr>
              <w:pStyle w:val="TableText"/>
            </w:pPr>
            <w:r w:rsidRPr="009453F7">
              <w:t>Serial 0/0/1 (S0/0</w:t>
            </w:r>
            <w:r>
              <w:t>/</w:t>
            </w:r>
            <w:r w:rsidRPr="009453F7">
              <w:t>1)</w:t>
            </w:r>
          </w:p>
        </w:tc>
      </w:tr>
      <w:tr w:rsidR="003E32F7" w14:paraId="4F01A817" w14:textId="77777777" w:rsidTr="004D2AD2">
        <w:tc>
          <w:tcPr>
            <w:tcW w:w="1530" w:type="dxa"/>
          </w:tcPr>
          <w:p w14:paraId="5EA20249" w14:textId="77777777" w:rsidR="003E32F7" w:rsidRPr="009453F7" w:rsidRDefault="003E32F7" w:rsidP="004D2AD2">
            <w:pPr>
              <w:pStyle w:val="TableText"/>
            </w:pPr>
            <w:r w:rsidRPr="009453F7">
              <w:t>1900</w:t>
            </w:r>
          </w:p>
        </w:tc>
        <w:tc>
          <w:tcPr>
            <w:tcW w:w="2250" w:type="dxa"/>
          </w:tcPr>
          <w:p w14:paraId="083E9B5E" w14:textId="77777777" w:rsidR="003E32F7" w:rsidRPr="009453F7" w:rsidRDefault="003E32F7" w:rsidP="004D2AD2">
            <w:pPr>
              <w:pStyle w:val="TableText"/>
            </w:pPr>
            <w:r w:rsidRPr="009453F7">
              <w:t>Gigabit Ethernet 0/0 (G0/0)</w:t>
            </w:r>
          </w:p>
        </w:tc>
        <w:tc>
          <w:tcPr>
            <w:tcW w:w="2250" w:type="dxa"/>
          </w:tcPr>
          <w:p w14:paraId="64DB0764" w14:textId="77777777" w:rsidR="003E32F7" w:rsidRPr="009453F7" w:rsidRDefault="003E32F7" w:rsidP="004D2AD2">
            <w:pPr>
              <w:pStyle w:val="TableText"/>
            </w:pPr>
            <w:r w:rsidRPr="009453F7">
              <w:t>Gigabit Ethernet 0/1 (G0/1)</w:t>
            </w:r>
          </w:p>
        </w:tc>
        <w:tc>
          <w:tcPr>
            <w:tcW w:w="2070" w:type="dxa"/>
          </w:tcPr>
          <w:p w14:paraId="41B7618B" w14:textId="77777777" w:rsidR="003E32F7" w:rsidRPr="009453F7" w:rsidRDefault="003E32F7" w:rsidP="004D2AD2">
            <w:pPr>
              <w:pStyle w:val="TableText"/>
            </w:pPr>
            <w:r w:rsidRPr="009453F7">
              <w:t>Serial 0/0/0 (S0/0/0)</w:t>
            </w:r>
          </w:p>
        </w:tc>
        <w:tc>
          <w:tcPr>
            <w:tcW w:w="2160" w:type="dxa"/>
          </w:tcPr>
          <w:p w14:paraId="3325DFA6" w14:textId="77777777" w:rsidR="003E32F7" w:rsidRPr="009453F7" w:rsidRDefault="003E32F7" w:rsidP="004D2AD2">
            <w:pPr>
              <w:pStyle w:val="TableText"/>
            </w:pPr>
            <w:r w:rsidRPr="009453F7">
              <w:t>Serial 0/0/1 (S0/0/1)</w:t>
            </w:r>
          </w:p>
        </w:tc>
      </w:tr>
      <w:tr w:rsidR="003E32F7" w14:paraId="61650F58" w14:textId="77777777" w:rsidTr="004D2AD2">
        <w:tc>
          <w:tcPr>
            <w:tcW w:w="1530" w:type="dxa"/>
          </w:tcPr>
          <w:p w14:paraId="0D9A4A75" w14:textId="77777777" w:rsidR="003E32F7" w:rsidRPr="009453F7" w:rsidRDefault="003E32F7" w:rsidP="004D2AD2">
            <w:pPr>
              <w:pStyle w:val="TableText"/>
            </w:pPr>
            <w:r w:rsidRPr="009453F7">
              <w:t>2801</w:t>
            </w:r>
          </w:p>
        </w:tc>
        <w:tc>
          <w:tcPr>
            <w:tcW w:w="2250" w:type="dxa"/>
          </w:tcPr>
          <w:p w14:paraId="732724A5" w14:textId="77777777" w:rsidR="003E32F7" w:rsidRPr="009453F7" w:rsidRDefault="003E32F7" w:rsidP="004D2AD2">
            <w:pPr>
              <w:pStyle w:val="TableText"/>
            </w:pPr>
            <w:r w:rsidRPr="009453F7">
              <w:t>Fast Ethernet 0/0 (F0/0)</w:t>
            </w:r>
          </w:p>
        </w:tc>
        <w:tc>
          <w:tcPr>
            <w:tcW w:w="2250" w:type="dxa"/>
          </w:tcPr>
          <w:p w14:paraId="3FB5CC59" w14:textId="77777777" w:rsidR="003E32F7" w:rsidRPr="009453F7" w:rsidRDefault="003E32F7" w:rsidP="004D2AD2">
            <w:pPr>
              <w:pStyle w:val="TableText"/>
            </w:pPr>
            <w:r w:rsidRPr="009453F7">
              <w:t>Fast Ethernet 0/1 (F0/1)</w:t>
            </w:r>
          </w:p>
        </w:tc>
        <w:tc>
          <w:tcPr>
            <w:tcW w:w="2070" w:type="dxa"/>
          </w:tcPr>
          <w:p w14:paraId="3C6D364B" w14:textId="77777777" w:rsidR="003E32F7" w:rsidRPr="009453F7" w:rsidRDefault="003E32F7" w:rsidP="004D2AD2">
            <w:pPr>
              <w:pStyle w:val="TableText"/>
            </w:pPr>
            <w:r w:rsidRPr="009453F7">
              <w:t>Serial 0/1/0 (S0/1/0)</w:t>
            </w:r>
          </w:p>
        </w:tc>
        <w:tc>
          <w:tcPr>
            <w:tcW w:w="2160" w:type="dxa"/>
          </w:tcPr>
          <w:p w14:paraId="44C8AB6B" w14:textId="77777777" w:rsidR="003E32F7" w:rsidRPr="009453F7" w:rsidRDefault="003E32F7" w:rsidP="004D2AD2">
            <w:pPr>
              <w:pStyle w:val="TableText"/>
            </w:pPr>
            <w:r w:rsidRPr="009453F7">
              <w:t>Serial 0/1/1 (S0/1/1)</w:t>
            </w:r>
          </w:p>
        </w:tc>
      </w:tr>
      <w:tr w:rsidR="003E32F7" w14:paraId="2FB4BF13" w14:textId="77777777" w:rsidTr="004D2AD2">
        <w:tc>
          <w:tcPr>
            <w:tcW w:w="1530" w:type="dxa"/>
          </w:tcPr>
          <w:p w14:paraId="7D0A9D40" w14:textId="77777777" w:rsidR="003E32F7" w:rsidRPr="009453F7" w:rsidRDefault="003E32F7" w:rsidP="004D2AD2">
            <w:pPr>
              <w:pStyle w:val="TableText"/>
            </w:pPr>
            <w:r w:rsidRPr="009453F7">
              <w:t>2811</w:t>
            </w:r>
          </w:p>
        </w:tc>
        <w:tc>
          <w:tcPr>
            <w:tcW w:w="2250" w:type="dxa"/>
          </w:tcPr>
          <w:p w14:paraId="1B3F8AE0" w14:textId="77777777" w:rsidR="003E32F7" w:rsidRPr="009453F7" w:rsidRDefault="003E32F7" w:rsidP="004D2AD2">
            <w:pPr>
              <w:pStyle w:val="TableText"/>
            </w:pPr>
            <w:r w:rsidRPr="009453F7">
              <w:t>Fast Ethernet 0/0 (F0/0)</w:t>
            </w:r>
          </w:p>
        </w:tc>
        <w:tc>
          <w:tcPr>
            <w:tcW w:w="2250" w:type="dxa"/>
          </w:tcPr>
          <w:p w14:paraId="6FBF7921" w14:textId="77777777" w:rsidR="003E32F7" w:rsidRPr="009453F7" w:rsidRDefault="003E32F7" w:rsidP="004D2AD2">
            <w:pPr>
              <w:pStyle w:val="TableText"/>
            </w:pPr>
            <w:r w:rsidRPr="009453F7">
              <w:t>Fast Ethernet 0/1 (F0/1)</w:t>
            </w:r>
          </w:p>
        </w:tc>
        <w:tc>
          <w:tcPr>
            <w:tcW w:w="2070" w:type="dxa"/>
          </w:tcPr>
          <w:p w14:paraId="1F96EB50" w14:textId="77777777" w:rsidR="003E32F7" w:rsidRPr="009453F7" w:rsidRDefault="003E32F7" w:rsidP="004D2AD2">
            <w:pPr>
              <w:pStyle w:val="TableText"/>
            </w:pPr>
            <w:r w:rsidRPr="009453F7">
              <w:t>Serial 0/0/0 (S0/0/0)</w:t>
            </w:r>
          </w:p>
        </w:tc>
        <w:tc>
          <w:tcPr>
            <w:tcW w:w="2160" w:type="dxa"/>
          </w:tcPr>
          <w:p w14:paraId="7BCE2D82" w14:textId="77777777" w:rsidR="003E32F7" w:rsidRPr="009453F7" w:rsidRDefault="003E32F7" w:rsidP="004D2AD2">
            <w:pPr>
              <w:pStyle w:val="TableText"/>
            </w:pPr>
            <w:r w:rsidRPr="009453F7">
              <w:t>Serial 0/0/1 (S0/0/1)</w:t>
            </w:r>
          </w:p>
        </w:tc>
      </w:tr>
      <w:tr w:rsidR="003E32F7" w14:paraId="50EDC0C8" w14:textId="77777777" w:rsidTr="004D2AD2">
        <w:tc>
          <w:tcPr>
            <w:tcW w:w="1530" w:type="dxa"/>
          </w:tcPr>
          <w:p w14:paraId="441316A4" w14:textId="77777777" w:rsidR="003E32F7" w:rsidRPr="009453F7" w:rsidRDefault="003E32F7" w:rsidP="004D2AD2">
            <w:pPr>
              <w:pStyle w:val="TableText"/>
            </w:pPr>
            <w:r w:rsidRPr="009453F7">
              <w:t>2900</w:t>
            </w:r>
          </w:p>
        </w:tc>
        <w:tc>
          <w:tcPr>
            <w:tcW w:w="2250" w:type="dxa"/>
          </w:tcPr>
          <w:p w14:paraId="2B586A25" w14:textId="77777777" w:rsidR="003E32F7" w:rsidRPr="009453F7" w:rsidRDefault="003E32F7" w:rsidP="004D2AD2">
            <w:pPr>
              <w:pStyle w:val="TableText"/>
            </w:pPr>
            <w:r w:rsidRPr="009453F7">
              <w:t>Gigabit Ethernet 0/0 (G0/0)</w:t>
            </w:r>
          </w:p>
        </w:tc>
        <w:tc>
          <w:tcPr>
            <w:tcW w:w="2250" w:type="dxa"/>
          </w:tcPr>
          <w:p w14:paraId="79ECDBBD" w14:textId="77777777" w:rsidR="003E32F7" w:rsidRPr="009453F7" w:rsidRDefault="003E32F7" w:rsidP="004D2AD2">
            <w:pPr>
              <w:pStyle w:val="TableText"/>
            </w:pPr>
            <w:r w:rsidRPr="009453F7">
              <w:t>Gigabit Ethernet 0/1 (G0/1)</w:t>
            </w:r>
          </w:p>
        </w:tc>
        <w:tc>
          <w:tcPr>
            <w:tcW w:w="2070" w:type="dxa"/>
          </w:tcPr>
          <w:p w14:paraId="0EB6DABF" w14:textId="77777777" w:rsidR="003E32F7" w:rsidRPr="009453F7" w:rsidRDefault="003E32F7" w:rsidP="004D2AD2">
            <w:pPr>
              <w:pStyle w:val="TableText"/>
            </w:pPr>
            <w:r w:rsidRPr="009453F7">
              <w:t>Serial 0/0/0 (S0/0/0)</w:t>
            </w:r>
          </w:p>
        </w:tc>
        <w:tc>
          <w:tcPr>
            <w:tcW w:w="2160" w:type="dxa"/>
          </w:tcPr>
          <w:p w14:paraId="17F2993F" w14:textId="77777777" w:rsidR="003E32F7" w:rsidRPr="009453F7" w:rsidRDefault="003E32F7" w:rsidP="004D2AD2">
            <w:pPr>
              <w:pStyle w:val="TableText"/>
            </w:pPr>
            <w:r w:rsidRPr="009453F7">
              <w:t>Serial 0/0/1 (S0/0/1)</w:t>
            </w:r>
          </w:p>
        </w:tc>
      </w:tr>
      <w:tr w:rsidR="003E32F7" w14:paraId="3BFD01B2" w14:textId="77777777" w:rsidTr="004D2AD2">
        <w:tc>
          <w:tcPr>
            <w:tcW w:w="1530" w:type="dxa"/>
          </w:tcPr>
          <w:p w14:paraId="4C0989A7" w14:textId="77777777" w:rsidR="003E32F7" w:rsidRPr="009453F7" w:rsidRDefault="003E32F7" w:rsidP="004D2AD2">
            <w:pPr>
              <w:pStyle w:val="TableText"/>
            </w:pPr>
            <w:r>
              <w:t>4221</w:t>
            </w:r>
          </w:p>
        </w:tc>
        <w:tc>
          <w:tcPr>
            <w:tcW w:w="2250" w:type="dxa"/>
          </w:tcPr>
          <w:p w14:paraId="24F2B312" w14:textId="77777777" w:rsidR="003E32F7" w:rsidRPr="009453F7" w:rsidRDefault="003E32F7" w:rsidP="004D2AD2">
            <w:pPr>
              <w:pStyle w:val="TableText"/>
            </w:pPr>
            <w:r w:rsidRPr="009453F7">
              <w:t>Gigabit Ethernet 0/0</w:t>
            </w:r>
            <w:r>
              <w:t>/0</w:t>
            </w:r>
            <w:r w:rsidRPr="009453F7">
              <w:t xml:space="preserve"> (G0/0</w:t>
            </w:r>
            <w:r>
              <w:t>/0</w:t>
            </w:r>
            <w:r w:rsidRPr="009453F7">
              <w:t>)</w:t>
            </w:r>
          </w:p>
        </w:tc>
        <w:tc>
          <w:tcPr>
            <w:tcW w:w="2250" w:type="dxa"/>
          </w:tcPr>
          <w:p w14:paraId="0DCC867E" w14:textId="77777777" w:rsidR="003E32F7" w:rsidRPr="009453F7" w:rsidRDefault="003E32F7" w:rsidP="004D2AD2">
            <w:pPr>
              <w:pStyle w:val="TableText"/>
            </w:pPr>
            <w:r w:rsidRPr="009453F7">
              <w:t>Gigabit Ethernet 0/0</w:t>
            </w:r>
            <w:r>
              <w:t>/1</w:t>
            </w:r>
            <w:r w:rsidRPr="009453F7">
              <w:t xml:space="preserve"> (G0/0</w:t>
            </w:r>
            <w:r>
              <w:t>/1</w:t>
            </w:r>
            <w:r w:rsidRPr="009453F7">
              <w:t>)</w:t>
            </w:r>
          </w:p>
        </w:tc>
        <w:tc>
          <w:tcPr>
            <w:tcW w:w="2070" w:type="dxa"/>
          </w:tcPr>
          <w:p w14:paraId="7A505827" w14:textId="77777777" w:rsidR="003E32F7" w:rsidRPr="009453F7" w:rsidRDefault="003E32F7" w:rsidP="004D2AD2">
            <w:pPr>
              <w:pStyle w:val="TableText"/>
            </w:pPr>
            <w:r>
              <w:t>Serial 0/1/0 (S0/1</w:t>
            </w:r>
            <w:r w:rsidRPr="009453F7">
              <w:t>/0)</w:t>
            </w:r>
          </w:p>
        </w:tc>
        <w:tc>
          <w:tcPr>
            <w:tcW w:w="2160" w:type="dxa"/>
          </w:tcPr>
          <w:p w14:paraId="7752BBD6" w14:textId="77777777" w:rsidR="003E32F7" w:rsidRPr="009453F7" w:rsidRDefault="003E32F7" w:rsidP="004D2AD2">
            <w:pPr>
              <w:pStyle w:val="TableText"/>
            </w:pPr>
            <w:r>
              <w:t>Serial 0/1/1</w:t>
            </w:r>
            <w:r w:rsidRPr="009453F7">
              <w:t xml:space="preserve"> (S0/</w:t>
            </w:r>
            <w:r>
              <w:t>1/1</w:t>
            </w:r>
            <w:r w:rsidRPr="009453F7">
              <w:t>)</w:t>
            </w:r>
          </w:p>
        </w:tc>
      </w:tr>
      <w:tr w:rsidR="003E32F7" w14:paraId="7382EE5E" w14:textId="77777777" w:rsidTr="004D2AD2">
        <w:tc>
          <w:tcPr>
            <w:tcW w:w="1530" w:type="dxa"/>
          </w:tcPr>
          <w:p w14:paraId="7436D45D" w14:textId="77777777" w:rsidR="003E32F7" w:rsidRDefault="003E32F7" w:rsidP="004D2AD2">
            <w:pPr>
              <w:pStyle w:val="TableText"/>
            </w:pPr>
            <w:r>
              <w:lastRenderedPageBreak/>
              <w:t>4300</w:t>
            </w:r>
          </w:p>
        </w:tc>
        <w:tc>
          <w:tcPr>
            <w:tcW w:w="2250" w:type="dxa"/>
          </w:tcPr>
          <w:p w14:paraId="767DF7A8" w14:textId="77777777" w:rsidR="003E32F7" w:rsidRPr="009453F7" w:rsidRDefault="003E32F7" w:rsidP="004D2AD2">
            <w:pPr>
              <w:pStyle w:val="TableText"/>
            </w:pPr>
            <w:r w:rsidRPr="009453F7">
              <w:t>Gigabit Ethernet 0/0</w:t>
            </w:r>
            <w:r>
              <w:t>/0</w:t>
            </w:r>
            <w:r w:rsidRPr="009453F7">
              <w:t xml:space="preserve"> (G0/0</w:t>
            </w:r>
            <w:r>
              <w:t>/0</w:t>
            </w:r>
            <w:r w:rsidRPr="009453F7">
              <w:t>)</w:t>
            </w:r>
          </w:p>
        </w:tc>
        <w:tc>
          <w:tcPr>
            <w:tcW w:w="2250" w:type="dxa"/>
          </w:tcPr>
          <w:p w14:paraId="5992DC3E" w14:textId="77777777" w:rsidR="003E32F7" w:rsidRPr="009453F7" w:rsidRDefault="003E32F7" w:rsidP="004D2AD2">
            <w:pPr>
              <w:pStyle w:val="TableText"/>
            </w:pPr>
            <w:r w:rsidRPr="009453F7">
              <w:t>Gigabit Ethernet 0/0</w:t>
            </w:r>
            <w:r>
              <w:t>/1</w:t>
            </w:r>
            <w:r w:rsidRPr="009453F7">
              <w:t xml:space="preserve"> (G0/0</w:t>
            </w:r>
            <w:r>
              <w:t>/1</w:t>
            </w:r>
            <w:r w:rsidRPr="009453F7">
              <w:t>)</w:t>
            </w:r>
          </w:p>
        </w:tc>
        <w:tc>
          <w:tcPr>
            <w:tcW w:w="2070" w:type="dxa"/>
          </w:tcPr>
          <w:p w14:paraId="72182C3C" w14:textId="77777777" w:rsidR="003E32F7" w:rsidRDefault="003E32F7" w:rsidP="004D2AD2">
            <w:pPr>
              <w:pStyle w:val="TableText"/>
            </w:pPr>
            <w:r>
              <w:t>Serial 0/1/0 (S0/1</w:t>
            </w:r>
            <w:r w:rsidRPr="009453F7">
              <w:t>/0)</w:t>
            </w:r>
          </w:p>
        </w:tc>
        <w:tc>
          <w:tcPr>
            <w:tcW w:w="2160" w:type="dxa"/>
          </w:tcPr>
          <w:p w14:paraId="2465E15A" w14:textId="77777777" w:rsidR="003E32F7" w:rsidRDefault="003E32F7" w:rsidP="004D2AD2">
            <w:pPr>
              <w:pStyle w:val="TableText"/>
            </w:pPr>
            <w:r>
              <w:t>Serial 0/1/1</w:t>
            </w:r>
            <w:r w:rsidRPr="009453F7">
              <w:t xml:space="preserve"> (S0/</w:t>
            </w:r>
            <w:r>
              <w:t>1/1</w:t>
            </w:r>
            <w:r w:rsidRPr="009453F7">
              <w:t>)</w:t>
            </w:r>
          </w:p>
        </w:tc>
      </w:tr>
    </w:tbl>
    <w:p w14:paraId="00FF8097" w14:textId="77777777" w:rsidR="003E32F7" w:rsidRPr="00603503" w:rsidRDefault="003E32F7" w:rsidP="003E32F7">
      <w:pPr>
        <w:pStyle w:val="BodyText"/>
      </w:pPr>
      <w:r w:rsidRPr="00C07FD9">
        <w:rPr>
          <w:b/>
        </w:rPr>
        <w:t>Note</w:t>
      </w:r>
      <w:r w:rsidRPr="00873C6B">
        <w:t>:</w:t>
      </w:r>
      <w:r w:rsidRPr="00763D8B">
        <w:t xml:space="preserve"> To find out how the router is configured, look at the interfaces to identify the type of router and how many interfaces the router has. There is no way to effectively list all the combinations of configurations for each router class. This table includes identifiers for the possible combinations of Ethernet and Serial interfaces in the device. The table does not include any other type of interface, even though a specific router may contain one. An example of this might be an ISDN BRI interface. The string in p</w:t>
      </w:r>
      <w:bookmarkStart w:id="0" w:name="_GoBack"/>
      <w:bookmarkEnd w:id="0"/>
      <w:r w:rsidRPr="00763D8B">
        <w:t>arenthesis is the legal abbreviation that can be used in Cisco IOS commands to represent the interface.</w:t>
      </w:r>
    </w:p>
    <w:p w14:paraId="347932B6" w14:textId="6E6AC822" w:rsidR="003E32F7" w:rsidRPr="00CD2DC8" w:rsidRDefault="003E32F7" w:rsidP="003E32F7">
      <w:pPr>
        <w:pStyle w:val="ConfigWindow"/>
      </w:pPr>
      <w:r>
        <w:t>End of document</w:t>
      </w:r>
    </w:p>
    <w:p w14:paraId="029CC4A4" w14:textId="77777777" w:rsidR="005A4528" w:rsidRPr="005917FE" w:rsidRDefault="005A4528" w:rsidP="003E32F7">
      <w:pPr>
        <w:pStyle w:val="Heading1Red"/>
        <w:spacing w:before="120"/>
        <w:rPr>
          <w:rStyle w:val="LabTitleInstVersred"/>
          <w:b/>
          <w:sz w:val="26"/>
        </w:rPr>
      </w:pPr>
      <w:r w:rsidRPr="005917FE">
        <w:rPr>
          <w:rStyle w:val="LabTitleInstVersred"/>
          <w:b/>
          <w:sz w:val="26"/>
        </w:rPr>
        <w:t>Uploading Configuration Files</w:t>
      </w:r>
    </w:p>
    <w:p w14:paraId="063296A9" w14:textId="0E2A7FCD" w:rsidR="005A4528" w:rsidRPr="00D056A3" w:rsidRDefault="005A4528" w:rsidP="005917FE">
      <w:pPr>
        <w:pStyle w:val="InstNoteRedL25"/>
        <w:rPr>
          <w:rStyle w:val="DevConfigGray"/>
          <w:rFonts w:ascii="Arial" w:hAnsi="Arial"/>
          <w:b w:val="0"/>
          <w:bCs/>
          <w:color w:val="FF0000"/>
          <w:shd w:val="clear" w:color="auto" w:fill="auto"/>
        </w:rPr>
      </w:pPr>
      <w:r w:rsidRPr="00683CE8">
        <w:rPr>
          <w:rStyle w:val="DevConfigGray"/>
          <w:rFonts w:ascii="Arial" w:hAnsi="Arial"/>
          <w:b w:val="0"/>
          <w:color w:val="EE0000"/>
          <w:shd w:val="clear" w:color="auto" w:fill="auto"/>
        </w:rPr>
        <w:t xml:space="preserve">Use the commands below to create the configuration files </w:t>
      </w:r>
      <w:r w:rsidR="00A819B1" w:rsidRPr="00683CE8">
        <w:rPr>
          <w:rStyle w:val="DevConfigGray"/>
          <w:rFonts w:ascii="Arial" w:hAnsi="Arial"/>
          <w:b w:val="0"/>
          <w:color w:val="EE0000"/>
          <w:shd w:val="clear" w:color="auto" w:fill="auto"/>
        </w:rPr>
        <w:t xml:space="preserve">on </w:t>
      </w:r>
      <w:r w:rsidR="00A819B1">
        <w:rPr>
          <w:rStyle w:val="DevConfigGray"/>
          <w:rFonts w:ascii="Arial" w:hAnsi="Arial"/>
          <w:b w:val="0"/>
          <w:color w:val="EE0000"/>
          <w:shd w:val="clear" w:color="auto" w:fill="auto"/>
        </w:rPr>
        <w:t>the</w:t>
      </w:r>
      <w:r w:rsidR="00A819B1" w:rsidRPr="00683CE8">
        <w:rPr>
          <w:rStyle w:val="DevConfigGray"/>
          <w:rFonts w:ascii="Arial" w:hAnsi="Arial"/>
          <w:b w:val="0"/>
          <w:color w:val="EE0000"/>
          <w:shd w:val="clear" w:color="auto" w:fill="auto"/>
        </w:rPr>
        <w:t xml:space="preserve"> lab devices </w:t>
      </w:r>
      <w:r w:rsidRPr="00683CE8">
        <w:rPr>
          <w:rStyle w:val="DevConfigGray"/>
          <w:rFonts w:ascii="Arial" w:hAnsi="Arial"/>
          <w:b w:val="0"/>
          <w:color w:val="EE0000"/>
          <w:shd w:val="clear" w:color="auto" w:fill="auto"/>
        </w:rPr>
        <w:t>for</w:t>
      </w:r>
      <w:r w:rsidR="00001E0F">
        <w:rPr>
          <w:rStyle w:val="DevConfigGray"/>
          <w:rFonts w:ascii="Arial" w:hAnsi="Arial"/>
          <w:b w:val="0"/>
          <w:color w:val="EE0000"/>
          <w:shd w:val="clear" w:color="auto" w:fill="auto"/>
        </w:rPr>
        <w:t xml:space="preserve"> </w:t>
      </w:r>
      <w:r>
        <w:rPr>
          <w:rStyle w:val="DevConfigGray"/>
          <w:rFonts w:ascii="Arial" w:hAnsi="Arial"/>
          <w:b w:val="0"/>
          <w:color w:val="EE0000"/>
          <w:shd w:val="clear" w:color="auto" w:fill="auto"/>
        </w:rPr>
        <w:t xml:space="preserve">each trouble ticket in </w:t>
      </w:r>
      <w:r w:rsidRPr="00683CE8">
        <w:rPr>
          <w:rStyle w:val="DevConfigGray"/>
          <w:rFonts w:ascii="Arial" w:hAnsi="Arial"/>
          <w:b w:val="0"/>
          <w:color w:val="EE0000"/>
          <w:shd w:val="clear" w:color="auto" w:fill="auto"/>
        </w:rPr>
        <w:t>this lab.</w:t>
      </w:r>
      <w:r w:rsidRPr="000B2805">
        <w:rPr>
          <w:rStyle w:val="DevConfigGray"/>
          <w:rFonts w:ascii="Arial" w:hAnsi="Arial"/>
          <w:b w:val="0"/>
          <w:bCs/>
          <w:color w:val="FF0000"/>
          <w:shd w:val="clear" w:color="auto" w:fill="auto"/>
        </w:rPr>
        <w:t xml:space="preserve"> </w:t>
      </w:r>
      <w:r>
        <w:rPr>
          <w:rStyle w:val="DevConfigGray"/>
          <w:rFonts w:ascii="Arial" w:hAnsi="Arial"/>
          <w:b w:val="0"/>
          <w:bCs/>
          <w:color w:val="FF0000"/>
          <w:shd w:val="clear" w:color="auto" w:fill="auto"/>
        </w:rPr>
        <w:t xml:space="preserve">The TCL script commands help create and copy the configurations. However, the configuration commands could also be copied and pasted directly into global config mode on each device. Simply remove the TCL script commands, enter the </w:t>
      </w:r>
      <w:r>
        <w:rPr>
          <w:rStyle w:val="DevConfigGray"/>
          <w:rFonts w:ascii="Arial" w:hAnsi="Arial"/>
          <w:color w:val="FF0000"/>
          <w:shd w:val="clear" w:color="auto" w:fill="auto"/>
        </w:rPr>
        <w:t>enable</w:t>
      </w:r>
      <w:r>
        <w:rPr>
          <w:rStyle w:val="DevConfigGray"/>
          <w:rFonts w:ascii="Arial" w:hAnsi="Arial"/>
          <w:b w:val="0"/>
          <w:bCs/>
          <w:color w:val="FF0000"/>
          <w:shd w:val="clear" w:color="auto" w:fill="auto"/>
        </w:rPr>
        <w:t xml:space="preserve"> and </w:t>
      </w:r>
      <w:r>
        <w:rPr>
          <w:rStyle w:val="DevConfigGray"/>
          <w:rFonts w:ascii="Arial" w:hAnsi="Arial"/>
          <w:color w:val="FF0000"/>
          <w:shd w:val="clear" w:color="auto" w:fill="auto"/>
        </w:rPr>
        <w:t>configure t</w:t>
      </w:r>
      <w:r>
        <w:rPr>
          <w:rStyle w:val="DevConfigGray"/>
          <w:rFonts w:ascii="Arial" w:hAnsi="Arial"/>
          <w:b w:val="0"/>
          <w:bCs/>
          <w:color w:val="FF0000"/>
          <w:shd w:val="clear" w:color="auto" w:fill="auto"/>
        </w:rPr>
        <w:t xml:space="preserve"> commands on the device, and copy and paste the configuration commands.</w:t>
      </w:r>
    </w:p>
    <w:p w14:paraId="3D66900A" w14:textId="0F7595EC" w:rsidR="005A4528" w:rsidRPr="005917FE" w:rsidRDefault="005A4528" w:rsidP="005917FE">
      <w:pPr>
        <w:pStyle w:val="InstNoteRedL25"/>
        <w:rPr>
          <w:rStyle w:val="CMDRedChar"/>
        </w:rPr>
      </w:pPr>
      <w:bookmarkStart w:id="1" w:name="_Hlk35541632"/>
      <w:r w:rsidRPr="00F664C1">
        <w:rPr>
          <w:rStyle w:val="DevConfigGray"/>
          <w:rFonts w:ascii="Arial" w:hAnsi="Arial"/>
          <w:bCs/>
          <w:color w:val="EE0000"/>
          <w:shd w:val="clear" w:color="auto" w:fill="auto"/>
        </w:rPr>
        <w:t>Important:</w:t>
      </w:r>
      <w:r>
        <w:rPr>
          <w:rStyle w:val="DevConfigGray"/>
          <w:rFonts w:ascii="Arial" w:hAnsi="Arial"/>
          <w:b w:val="0"/>
          <w:color w:val="EE0000"/>
          <w:shd w:val="clear" w:color="auto" w:fill="auto"/>
        </w:rPr>
        <w:t xml:space="preserve"> The device requires a folder in flash named </w:t>
      </w:r>
      <w:r>
        <w:rPr>
          <w:rStyle w:val="DevConfigGray"/>
          <w:rFonts w:ascii="Arial" w:hAnsi="Arial"/>
          <w:bCs/>
          <w:color w:val="EE0000"/>
          <w:shd w:val="clear" w:color="auto" w:fill="auto"/>
        </w:rPr>
        <w:t>enarsi</w:t>
      </w:r>
      <w:r>
        <w:rPr>
          <w:rStyle w:val="DevConfigGray"/>
          <w:rFonts w:ascii="Arial" w:hAnsi="Arial"/>
          <w:b w:val="0"/>
          <w:color w:val="EE0000"/>
          <w:shd w:val="clear" w:color="auto" w:fill="auto"/>
        </w:rPr>
        <w:t xml:space="preserve">. Use the </w:t>
      </w:r>
      <w:r>
        <w:rPr>
          <w:rStyle w:val="DevConfigGray"/>
          <w:rFonts w:ascii="Arial" w:hAnsi="Arial"/>
          <w:bCs/>
          <w:color w:val="EE0000"/>
          <w:shd w:val="clear" w:color="auto" w:fill="auto"/>
        </w:rPr>
        <w:t>dir</w:t>
      </w:r>
      <w:r>
        <w:rPr>
          <w:rStyle w:val="DevConfigGray"/>
          <w:rFonts w:ascii="Arial" w:hAnsi="Arial"/>
          <w:b w:val="0"/>
          <w:color w:val="EE0000"/>
          <w:shd w:val="clear" w:color="auto" w:fill="auto"/>
        </w:rPr>
        <w:t xml:space="preserve"> command to verify. If the folder is missing, then create it using the </w:t>
      </w:r>
      <w:proofErr w:type="spellStart"/>
      <w:r w:rsidRPr="005917FE">
        <w:rPr>
          <w:rStyle w:val="CMDRedChar"/>
          <w:rFonts w:ascii="Arial" w:hAnsi="Arial" w:cs="Arial"/>
          <w:b/>
          <w:bCs/>
        </w:rPr>
        <w:t>mkdir</w:t>
      </w:r>
      <w:proofErr w:type="spellEnd"/>
      <w:r w:rsidRPr="005917FE">
        <w:rPr>
          <w:rStyle w:val="CMDRedChar"/>
          <w:rFonts w:ascii="Arial" w:hAnsi="Arial" w:cs="Arial"/>
          <w:b/>
          <w:bCs/>
        </w:rPr>
        <w:t xml:space="preserve"> flash:/</w:t>
      </w:r>
      <w:proofErr w:type="spellStart"/>
      <w:r w:rsidRPr="005917FE">
        <w:rPr>
          <w:rStyle w:val="CMDRedChar"/>
          <w:rFonts w:ascii="Arial" w:hAnsi="Arial" w:cs="Arial"/>
          <w:b/>
          <w:bCs/>
        </w:rPr>
        <w:t>enarsi</w:t>
      </w:r>
      <w:proofErr w:type="spellEnd"/>
      <w:r>
        <w:rPr>
          <w:rStyle w:val="DevConfigGray"/>
          <w:rFonts w:ascii="Arial" w:hAnsi="Arial"/>
          <w:b w:val="0"/>
          <w:color w:val="EE0000"/>
          <w:shd w:val="clear" w:color="auto" w:fill="auto"/>
        </w:rPr>
        <w:t xml:space="preserve"> privileged </w:t>
      </w:r>
      <w:r w:rsidR="006A62C3">
        <w:rPr>
          <w:rStyle w:val="DevConfigGray"/>
          <w:rFonts w:ascii="Arial" w:hAnsi="Arial"/>
          <w:b w:val="0"/>
          <w:color w:val="EE0000"/>
          <w:shd w:val="clear" w:color="auto" w:fill="auto"/>
        </w:rPr>
        <w:t xml:space="preserve">EXEC </w:t>
      </w:r>
      <w:r>
        <w:rPr>
          <w:rStyle w:val="DevConfigGray"/>
          <w:rFonts w:ascii="Arial" w:hAnsi="Arial"/>
          <w:b w:val="0"/>
          <w:color w:val="EE0000"/>
          <w:shd w:val="clear" w:color="auto" w:fill="auto"/>
        </w:rPr>
        <w:t>command.</w:t>
      </w:r>
      <w:r w:rsidR="006A62C3">
        <w:rPr>
          <w:rStyle w:val="DevConfigGray"/>
          <w:rFonts w:ascii="Arial" w:hAnsi="Arial"/>
          <w:b w:val="0"/>
          <w:color w:val="EE0000"/>
          <w:shd w:val="clear" w:color="auto" w:fill="auto"/>
        </w:rPr>
        <w:t xml:space="preserve"> For all switches, make sure the vlan.dat file is set to the default. Use the </w:t>
      </w:r>
      <w:r w:rsidR="006A62C3" w:rsidRPr="005917FE">
        <w:rPr>
          <w:rStyle w:val="DevConfigGray"/>
          <w:rFonts w:ascii="Arial" w:hAnsi="Arial"/>
          <w:bCs/>
          <w:color w:val="EE0000"/>
          <w:shd w:val="clear" w:color="auto" w:fill="auto"/>
        </w:rPr>
        <w:t>delete vlan.dat</w:t>
      </w:r>
      <w:r w:rsidR="006A62C3">
        <w:rPr>
          <w:rStyle w:val="DevConfigGray"/>
          <w:rFonts w:ascii="Arial" w:hAnsi="Arial"/>
          <w:b w:val="0"/>
          <w:color w:val="EE0000"/>
          <w:shd w:val="clear" w:color="auto" w:fill="auto"/>
        </w:rPr>
        <w:t xml:space="preserve"> privileged EXEC command, if necessary.</w:t>
      </w:r>
    </w:p>
    <w:bookmarkEnd w:id="1"/>
    <w:p w14:paraId="6B3A9CF8" w14:textId="77777777" w:rsidR="005A4528" w:rsidRPr="007C46B4" w:rsidRDefault="005A4528" w:rsidP="005917FE">
      <w:pPr>
        <w:pStyle w:val="InstNoteRedL25"/>
        <w:rPr>
          <w:rStyle w:val="DevConfigGray"/>
          <w:rFonts w:ascii="Arial" w:hAnsi="Arial"/>
          <w:color w:val="FF0000"/>
          <w:shd w:val="clear" w:color="auto" w:fill="auto"/>
        </w:rPr>
      </w:pPr>
      <w:r w:rsidRPr="007C46B4">
        <w:rPr>
          <w:rStyle w:val="DevConfigGray"/>
          <w:rFonts w:ascii="Arial" w:hAnsi="Arial"/>
          <w:color w:val="FF0000"/>
          <w:shd w:val="clear" w:color="auto" w:fill="auto"/>
        </w:rPr>
        <w:t>Reset scripts</w:t>
      </w:r>
    </w:p>
    <w:p w14:paraId="42A4B69A" w14:textId="77777777" w:rsidR="005A4528" w:rsidRDefault="005A4528" w:rsidP="005917FE">
      <w:pPr>
        <w:pStyle w:val="InstNoteRedL25"/>
        <w:rPr>
          <w:rStyle w:val="DevConfigGray"/>
          <w:rFonts w:ascii="Arial" w:hAnsi="Arial"/>
          <w:b w:val="0"/>
          <w:bCs/>
          <w:color w:val="FF0000"/>
          <w:shd w:val="clear" w:color="auto" w:fill="auto"/>
        </w:rPr>
      </w:pPr>
      <w:r w:rsidRPr="007C46B4">
        <w:rPr>
          <w:rStyle w:val="DevConfigGray"/>
          <w:rFonts w:ascii="Arial" w:hAnsi="Arial"/>
          <w:b w:val="0"/>
          <w:bCs/>
          <w:color w:val="FF0000"/>
          <w:shd w:val="clear" w:color="auto" w:fill="auto"/>
        </w:rPr>
        <w:t>These TCL scripts will completely clear and reload the device in preparation for the next ticket. Copy and paste the appropriate script to the appropriate device.</w:t>
      </w:r>
    </w:p>
    <w:p w14:paraId="285C4551" w14:textId="77777777" w:rsidR="005A4528" w:rsidRPr="00A456DD" w:rsidRDefault="005A4528" w:rsidP="005917FE">
      <w:pPr>
        <w:pStyle w:val="InstNoteRedL25"/>
        <w:rPr>
          <w:rStyle w:val="DevConfigGray"/>
          <w:rFonts w:ascii="Arial" w:hAnsi="Arial"/>
          <w:bCs/>
          <w:color w:val="EE0000"/>
          <w:shd w:val="clear" w:color="auto" w:fill="auto"/>
        </w:rPr>
      </w:pPr>
      <w:r w:rsidRPr="00A456DD">
        <w:rPr>
          <w:rStyle w:val="DevConfigGray"/>
          <w:rFonts w:ascii="Arial" w:hAnsi="Arial"/>
          <w:bCs/>
          <w:color w:val="EE0000"/>
          <w:shd w:val="clear" w:color="auto" w:fill="auto"/>
        </w:rPr>
        <w:t>Router Reset Script</w:t>
      </w:r>
    </w:p>
    <w:p w14:paraId="70059BF0" w14:textId="77777777" w:rsidR="005A4528" w:rsidRDefault="005A4528" w:rsidP="005A4528">
      <w:pPr>
        <w:pStyle w:val="CMDRed"/>
      </w:pPr>
      <w:proofErr w:type="spellStart"/>
      <w:r>
        <w:t>tclsh</w:t>
      </w:r>
      <w:proofErr w:type="spellEnd"/>
    </w:p>
    <w:p w14:paraId="223C3469" w14:textId="77777777" w:rsidR="005A4528" w:rsidRDefault="005A4528" w:rsidP="005A4528">
      <w:pPr>
        <w:pStyle w:val="CMDRed"/>
      </w:pPr>
      <w:r>
        <w:t>puts [ open "flash:/enarsi/reset.tcl" w+ ] {</w:t>
      </w:r>
    </w:p>
    <w:p w14:paraId="7AB35B1C" w14:textId="77777777" w:rsidR="005A4528" w:rsidRDefault="005A4528" w:rsidP="005A4528">
      <w:pPr>
        <w:pStyle w:val="CMDRed"/>
      </w:pPr>
      <w:r>
        <w:t>typeahead "\n"</w:t>
      </w:r>
    </w:p>
    <w:p w14:paraId="4DBB3F80" w14:textId="77777777" w:rsidR="005A4528" w:rsidRDefault="005A4528" w:rsidP="005A4528">
      <w:pPr>
        <w:pStyle w:val="CMDRed"/>
      </w:pPr>
      <w:r>
        <w:t>copy running-config startup-config</w:t>
      </w:r>
    </w:p>
    <w:p w14:paraId="237FF4EF" w14:textId="77777777" w:rsidR="005A4528" w:rsidRDefault="005A4528" w:rsidP="005A4528">
      <w:pPr>
        <w:pStyle w:val="CMDRed"/>
      </w:pPr>
      <w:r>
        <w:t>typeahead "\n"</w:t>
      </w:r>
    </w:p>
    <w:p w14:paraId="7EE429B8" w14:textId="77777777" w:rsidR="005A4528" w:rsidRDefault="005A4528" w:rsidP="005A4528">
      <w:pPr>
        <w:pStyle w:val="CMDRed"/>
      </w:pPr>
      <w:r>
        <w:t>erase startup-config</w:t>
      </w:r>
    </w:p>
    <w:p w14:paraId="12218131" w14:textId="77777777" w:rsidR="005A4528" w:rsidRDefault="005A4528" w:rsidP="005A4528">
      <w:pPr>
        <w:pStyle w:val="CMDRed"/>
      </w:pPr>
      <w:r>
        <w:t>puts "Reloading the router"</w:t>
      </w:r>
    </w:p>
    <w:p w14:paraId="2A65E654" w14:textId="77777777" w:rsidR="005A4528" w:rsidRDefault="005A4528" w:rsidP="005A4528">
      <w:pPr>
        <w:pStyle w:val="CMDRed"/>
      </w:pPr>
      <w:r>
        <w:t>typeahead "\n"</w:t>
      </w:r>
    </w:p>
    <w:p w14:paraId="224200D4" w14:textId="77777777" w:rsidR="005A4528" w:rsidRDefault="005A4528" w:rsidP="005A4528">
      <w:pPr>
        <w:pStyle w:val="CMDRed"/>
      </w:pPr>
      <w:r>
        <w:t>reload</w:t>
      </w:r>
    </w:p>
    <w:p w14:paraId="59269676" w14:textId="77777777" w:rsidR="005A4528" w:rsidRDefault="005A4528" w:rsidP="005A4528">
      <w:pPr>
        <w:pStyle w:val="CMDRed"/>
      </w:pPr>
      <w:r>
        <w:t>}</w:t>
      </w:r>
    </w:p>
    <w:p w14:paraId="386717B7" w14:textId="77777777" w:rsidR="005A4528" w:rsidRDefault="005A4528" w:rsidP="005A4528">
      <w:pPr>
        <w:pStyle w:val="CMDRed"/>
      </w:pPr>
      <w:r>
        <w:t>tclquit</w:t>
      </w:r>
    </w:p>
    <w:p w14:paraId="0127572C" w14:textId="2D0525EC" w:rsidR="005A4528" w:rsidRPr="00A456DD" w:rsidRDefault="005A4528" w:rsidP="005917FE">
      <w:pPr>
        <w:pStyle w:val="InstNoteRedL25"/>
        <w:rPr>
          <w:rStyle w:val="DevConfigGray"/>
          <w:rFonts w:ascii="Arial" w:hAnsi="Arial"/>
          <w:b w:val="0"/>
          <w:color w:val="EE0000"/>
          <w:shd w:val="clear" w:color="auto" w:fill="auto"/>
        </w:rPr>
      </w:pPr>
      <w:r w:rsidRPr="00A456DD">
        <w:rPr>
          <w:rStyle w:val="DevConfigGray"/>
          <w:rFonts w:ascii="Arial" w:hAnsi="Arial"/>
          <w:bCs/>
          <w:color w:val="EE0000"/>
          <w:shd w:val="clear" w:color="auto" w:fill="auto"/>
        </w:rPr>
        <w:t>D1/D2 (Cisco 3650) Reset Script</w:t>
      </w:r>
      <w:r w:rsidRPr="00A456DD">
        <w:rPr>
          <w:rStyle w:val="DevConfigGray"/>
          <w:rFonts w:ascii="Arial" w:hAnsi="Arial"/>
          <w:b w:val="0"/>
          <w:color w:val="EE0000"/>
          <w:shd w:val="clear" w:color="auto" w:fill="auto"/>
        </w:rPr>
        <w:t xml:space="preserve"> - The default 3650 SDM template supports IPv6, so it is not set by this script.</w:t>
      </w:r>
    </w:p>
    <w:p w14:paraId="29E2943B" w14:textId="77777777" w:rsidR="005A4528" w:rsidRDefault="005A4528" w:rsidP="005A4528">
      <w:pPr>
        <w:pStyle w:val="CMDRed"/>
      </w:pPr>
      <w:proofErr w:type="spellStart"/>
      <w:r>
        <w:t>tclsh</w:t>
      </w:r>
      <w:proofErr w:type="spellEnd"/>
    </w:p>
    <w:p w14:paraId="745D75CB" w14:textId="77777777" w:rsidR="005A4528" w:rsidRDefault="005A4528" w:rsidP="005A4528">
      <w:pPr>
        <w:pStyle w:val="CMDRed"/>
      </w:pPr>
      <w:r>
        <w:t>puts [ open "flash:/enarsi/reset.tcl" w+ ] {</w:t>
      </w:r>
    </w:p>
    <w:p w14:paraId="407CEF32" w14:textId="77777777" w:rsidR="005A4528" w:rsidRDefault="005A4528" w:rsidP="005A4528">
      <w:pPr>
        <w:pStyle w:val="CMDRed"/>
      </w:pPr>
      <w:r>
        <w:t>typeahead "\n"</w:t>
      </w:r>
    </w:p>
    <w:p w14:paraId="13F13426" w14:textId="77777777" w:rsidR="005A4528" w:rsidRDefault="005A4528" w:rsidP="005A4528">
      <w:pPr>
        <w:pStyle w:val="CMDRed"/>
      </w:pPr>
      <w:r>
        <w:t>copy running-config startup-config</w:t>
      </w:r>
    </w:p>
    <w:p w14:paraId="276A4742" w14:textId="77777777" w:rsidR="005A4528" w:rsidRDefault="005A4528" w:rsidP="005A4528">
      <w:pPr>
        <w:pStyle w:val="CMDRed"/>
      </w:pPr>
      <w:r>
        <w:t>typeahead "\n"</w:t>
      </w:r>
    </w:p>
    <w:p w14:paraId="333C8452" w14:textId="77777777" w:rsidR="005A4528" w:rsidRDefault="005A4528" w:rsidP="005A4528">
      <w:pPr>
        <w:pStyle w:val="CMDRed"/>
      </w:pPr>
      <w:r>
        <w:t>erase startup-config</w:t>
      </w:r>
    </w:p>
    <w:p w14:paraId="33AD135C" w14:textId="77777777" w:rsidR="005A4528" w:rsidRDefault="005A4528" w:rsidP="005A4528">
      <w:pPr>
        <w:pStyle w:val="CMDRed"/>
      </w:pPr>
      <w:r>
        <w:t>delete /force vlan.dat</w:t>
      </w:r>
    </w:p>
    <w:p w14:paraId="11CC7489" w14:textId="77777777" w:rsidR="005A4528" w:rsidRDefault="005A4528" w:rsidP="005A4528">
      <w:pPr>
        <w:pStyle w:val="CMDRed"/>
      </w:pPr>
      <w:r>
        <w:t>puts "Reloading the switch"</w:t>
      </w:r>
    </w:p>
    <w:p w14:paraId="6B9F6384" w14:textId="77777777" w:rsidR="005A4528" w:rsidRDefault="005A4528" w:rsidP="005A4528">
      <w:pPr>
        <w:pStyle w:val="CMDRed"/>
      </w:pPr>
      <w:r>
        <w:lastRenderedPageBreak/>
        <w:t>typeahead "\n"</w:t>
      </w:r>
    </w:p>
    <w:p w14:paraId="5CB99E30" w14:textId="77777777" w:rsidR="005A4528" w:rsidRDefault="005A4528" w:rsidP="005A4528">
      <w:pPr>
        <w:pStyle w:val="CMDRed"/>
      </w:pPr>
      <w:r>
        <w:t>reload</w:t>
      </w:r>
    </w:p>
    <w:p w14:paraId="57F66C2E" w14:textId="77777777" w:rsidR="005A4528" w:rsidRDefault="005A4528" w:rsidP="005A4528">
      <w:pPr>
        <w:pStyle w:val="CMDRed"/>
      </w:pPr>
      <w:r>
        <w:t>}</w:t>
      </w:r>
    </w:p>
    <w:p w14:paraId="23A10B43" w14:textId="77777777" w:rsidR="005A4528" w:rsidRDefault="005A4528" w:rsidP="005A4528">
      <w:pPr>
        <w:pStyle w:val="CMDRed"/>
      </w:pPr>
      <w:r>
        <w:t>tclquit</w:t>
      </w:r>
    </w:p>
    <w:p w14:paraId="49C12592" w14:textId="77777777" w:rsidR="005A4528" w:rsidRPr="00A456DD" w:rsidRDefault="005A4528" w:rsidP="005917FE">
      <w:pPr>
        <w:pStyle w:val="InstNoteRedL25"/>
        <w:rPr>
          <w:rStyle w:val="DevConfigGray"/>
          <w:rFonts w:ascii="Arial" w:hAnsi="Arial"/>
          <w:b w:val="0"/>
          <w:color w:val="EE0000"/>
          <w:shd w:val="clear" w:color="auto" w:fill="auto"/>
        </w:rPr>
      </w:pPr>
      <w:r w:rsidRPr="00A456DD">
        <w:rPr>
          <w:rStyle w:val="DevConfigGray"/>
          <w:rFonts w:ascii="Arial" w:hAnsi="Arial"/>
          <w:bCs/>
          <w:color w:val="EE0000"/>
          <w:shd w:val="clear" w:color="auto" w:fill="auto"/>
        </w:rPr>
        <w:t>A1 (Cisco 2960 Script)</w:t>
      </w:r>
      <w:r w:rsidRPr="00A456DD">
        <w:rPr>
          <w:rStyle w:val="DevConfigGray"/>
          <w:rFonts w:ascii="Arial" w:hAnsi="Arial"/>
          <w:b w:val="0"/>
          <w:color w:val="EE0000"/>
          <w:shd w:val="clear" w:color="auto" w:fill="auto"/>
        </w:rPr>
        <w:t xml:space="preserve"> - The default 2960 SDM template does not support IPv6, so this script includes that setting.</w:t>
      </w:r>
    </w:p>
    <w:p w14:paraId="11CB321A" w14:textId="77777777" w:rsidR="005A4528" w:rsidRDefault="005A4528" w:rsidP="005A4528">
      <w:pPr>
        <w:pStyle w:val="CMDRed"/>
      </w:pPr>
      <w:r>
        <w:t>tclsh</w:t>
      </w:r>
    </w:p>
    <w:p w14:paraId="3B4DBDAD" w14:textId="77777777" w:rsidR="005A4528" w:rsidRDefault="005A4528" w:rsidP="005A4528">
      <w:pPr>
        <w:pStyle w:val="CMDRed"/>
      </w:pPr>
      <w:r>
        <w:t>puts [ open "flash:/enarsi/reset.tcl" w+ ] {</w:t>
      </w:r>
    </w:p>
    <w:p w14:paraId="30727276" w14:textId="77777777" w:rsidR="005A4528" w:rsidRDefault="005A4528" w:rsidP="005A4528">
      <w:pPr>
        <w:pStyle w:val="CMDRed"/>
      </w:pPr>
      <w:r>
        <w:t>typeahead "\n"</w:t>
      </w:r>
    </w:p>
    <w:p w14:paraId="319DDFD3" w14:textId="77777777" w:rsidR="005A4528" w:rsidRDefault="005A4528" w:rsidP="005A4528">
      <w:pPr>
        <w:pStyle w:val="CMDRed"/>
      </w:pPr>
      <w:r>
        <w:t>copy running-config startup-config</w:t>
      </w:r>
    </w:p>
    <w:p w14:paraId="10A07C05" w14:textId="77777777" w:rsidR="005A4528" w:rsidRDefault="005A4528" w:rsidP="005A4528">
      <w:pPr>
        <w:pStyle w:val="CMDRed"/>
      </w:pPr>
      <w:r>
        <w:t>typeahead "\n"</w:t>
      </w:r>
    </w:p>
    <w:p w14:paraId="77C28189" w14:textId="77777777" w:rsidR="005A4528" w:rsidRDefault="005A4528" w:rsidP="005A4528">
      <w:pPr>
        <w:pStyle w:val="CMDRed"/>
      </w:pPr>
      <w:r>
        <w:t>erase startup-config</w:t>
      </w:r>
    </w:p>
    <w:p w14:paraId="7BF06E09" w14:textId="77777777" w:rsidR="005A4528" w:rsidRDefault="005A4528" w:rsidP="005A4528">
      <w:pPr>
        <w:pStyle w:val="CMDRed"/>
      </w:pPr>
      <w:r>
        <w:t>delete /force vlan.dat</w:t>
      </w:r>
    </w:p>
    <w:p w14:paraId="51BA467B" w14:textId="77777777" w:rsidR="005A4528" w:rsidRDefault="005A4528" w:rsidP="005A4528">
      <w:pPr>
        <w:pStyle w:val="CMDRed"/>
      </w:pPr>
      <w:r>
        <w:t>delete /force multiple-fs</w:t>
      </w:r>
    </w:p>
    <w:p w14:paraId="722EB638" w14:textId="77777777" w:rsidR="005A4528" w:rsidRDefault="005A4528" w:rsidP="005A4528">
      <w:pPr>
        <w:pStyle w:val="CMDRed"/>
      </w:pPr>
      <w:r>
        <w:t>ios_config "sdm prefer lanbase-routing"</w:t>
      </w:r>
    </w:p>
    <w:p w14:paraId="051184DF" w14:textId="77777777" w:rsidR="005A4528" w:rsidRDefault="005A4528" w:rsidP="005A4528">
      <w:pPr>
        <w:pStyle w:val="CMDRed"/>
      </w:pPr>
      <w:r>
        <w:t>typeahead "\n"</w:t>
      </w:r>
    </w:p>
    <w:p w14:paraId="0C2322AD" w14:textId="77777777" w:rsidR="005A4528" w:rsidRDefault="005A4528" w:rsidP="005A4528">
      <w:pPr>
        <w:pStyle w:val="CMDRed"/>
      </w:pPr>
      <w:r>
        <w:t>puts "Reloading the switch"</w:t>
      </w:r>
    </w:p>
    <w:p w14:paraId="3AF5FB26" w14:textId="77777777" w:rsidR="005A4528" w:rsidRDefault="005A4528" w:rsidP="005A4528">
      <w:pPr>
        <w:pStyle w:val="CMDRed"/>
      </w:pPr>
      <w:r>
        <w:t>typeahead "\n"</w:t>
      </w:r>
    </w:p>
    <w:p w14:paraId="09B0B268" w14:textId="77777777" w:rsidR="005A4528" w:rsidRDefault="005A4528" w:rsidP="005A4528">
      <w:pPr>
        <w:pStyle w:val="CMDRed"/>
      </w:pPr>
      <w:r>
        <w:t>reload</w:t>
      </w:r>
    </w:p>
    <w:p w14:paraId="5AB8EBD6" w14:textId="77777777" w:rsidR="005A4528" w:rsidRDefault="005A4528" w:rsidP="005A4528">
      <w:pPr>
        <w:pStyle w:val="CMDRed"/>
      </w:pPr>
      <w:r>
        <w:t>}</w:t>
      </w:r>
    </w:p>
    <w:p w14:paraId="033C6975" w14:textId="77777777" w:rsidR="005A4528" w:rsidRDefault="005A4528" w:rsidP="005A4528">
      <w:pPr>
        <w:pStyle w:val="CMDRed"/>
      </w:pPr>
      <w:r>
        <w:t>tclquit</w:t>
      </w:r>
    </w:p>
    <w:p w14:paraId="443F430E" w14:textId="77777777" w:rsidR="005A4528" w:rsidRPr="005917FE" w:rsidRDefault="005A4528" w:rsidP="005917FE">
      <w:pPr>
        <w:pStyle w:val="Heading1Red"/>
        <w:rPr>
          <w:rStyle w:val="DevConfigGray"/>
          <w:rFonts w:ascii="Arial" w:hAnsi="Arial"/>
          <w:b/>
          <w:color w:val="EE0000"/>
          <w:sz w:val="26"/>
          <w:shd w:val="clear" w:color="auto" w:fill="auto"/>
        </w:rPr>
      </w:pPr>
      <w:r w:rsidRPr="005917FE">
        <w:rPr>
          <w:rStyle w:val="DevConfigGray"/>
          <w:rFonts w:ascii="Arial" w:hAnsi="Arial"/>
          <w:b/>
          <w:color w:val="EE0000"/>
          <w:sz w:val="26"/>
          <w:shd w:val="clear" w:color="auto" w:fill="auto"/>
        </w:rPr>
        <w:t>R1 Configuration File Scripts</w:t>
      </w:r>
    </w:p>
    <w:p w14:paraId="6C3D16D5" w14:textId="398CA880" w:rsidR="005A4528" w:rsidRPr="00A456DD" w:rsidRDefault="00307D42" w:rsidP="005917FE">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005A4528" w:rsidRPr="00A456DD">
        <w:rPr>
          <w:rStyle w:val="DevConfigGray"/>
          <w:rFonts w:ascii="Arial" w:hAnsi="Arial"/>
          <w:bCs/>
          <w:color w:val="EE0000"/>
          <w:shd w:val="clear" w:color="auto" w:fill="auto"/>
        </w:rPr>
        <w:t>R</w:t>
      </w:r>
      <w:proofErr w:type="gramEnd"/>
      <w:r w:rsidR="005A4528" w:rsidRPr="00A456DD">
        <w:rPr>
          <w:rStyle w:val="DevConfigGray"/>
          <w:rFonts w:ascii="Arial" w:hAnsi="Arial"/>
          <w:bCs/>
          <w:color w:val="EE0000"/>
          <w:shd w:val="clear" w:color="auto" w:fill="auto"/>
        </w:rPr>
        <w:t>1 - Trouble Ticket # 1</w:t>
      </w:r>
    </w:p>
    <w:p w14:paraId="3AC3D143"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tclsh</w:t>
      </w:r>
    </w:p>
    <w:p w14:paraId="053FD8D3" w14:textId="28B8E73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puts [ open "flash:/enarsi/1.1.3</w:t>
      </w:r>
      <w:r w:rsidR="00307D42">
        <w:rPr>
          <w:rStyle w:val="DevConfigGray"/>
          <w:b w:val="0"/>
          <w:color w:val="EE0000"/>
          <w:shd w:val="clear" w:color="auto" w:fill="auto"/>
        </w:rPr>
        <w:t>.1</w:t>
      </w:r>
      <w:r w:rsidRPr="005A4528">
        <w:rPr>
          <w:rStyle w:val="DevConfigGray"/>
          <w:b w:val="0"/>
          <w:color w:val="EE0000"/>
          <w:shd w:val="clear" w:color="auto" w:fill="auto"/>
        </w:rPr>
        <w:t>-r1-config.txt" w+ ] {</w:t>
      </w:r>
    </w:p>
    <w:p w14:paraId="7D6DD630"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hostname R1</w:t>
      </w:r>
    </w:p>
    <w:p w14:paraId="79BEF0D6" w14:textId="5BFA3B96"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banner motd # This is R1, Trouble Ticket 1.1.3</w:t>
      </w:r>
      <w:r w:rsidR="00307D42">
        <w:rPr>
          <w:rStyle w:val="DevConfigGray"/>
          <w:b w:val="0"/>
          <w:color w:val="EE0000"/>
          <w:shd w:val="clear" w:color="auto" w:fill="auto"/>
        </w:rPr>
        <w:t>.1</w:t>
      </w:r>
      <w:r w:rsidRPr="005A4528">
        <w:rPr>
          <w:rStyle w:val="DevConfigGray"/>
          <w:b w:val="0"/>
          <w:color w:val="EE0000"/>
          <w:shd w:val="clear" w:color="auto" w:fill="auto"/>
        </w:rPr>
        <w:t xml:space="preserve"> #</w:t>
      </w:r>
    </w:p>
    <w:p w14:paraId="2D2A3642"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enable secret cisco12345</w:t>
      </w:r>
    </w:p>
    <w:p w14:paraId="477046D6"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username admin privilege 15 algorithm-type scrypt secret cisco12345</w:t>
      </w:r>
    </w:p>
    <w:p w14:paraId="59C11F96"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interface GigabitEthernet0/0/0</w:t>
      </w:r>
    </w:p>
    <w:p w14:paraId="60E595E8"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ip address 10.10.12.1 255.255.255.0</w:t>
      </w:r>
    </w:p>
    <w:p w14:paraId="3E3A8379" w14:textId="0EE3B631" w:rsidR="005A4528" w:rsidRPr="005A4528" w:rsidRDefault="00307D42" w:rsidP="005A4528">
      <w:pPr>
        <w:pStyle w:val="CMDRed"/>
        <w:rPr>
          <w:rStyle w:val="DevConfigGray"/>
          <w:b w:val="0"/>
          <w:color w:val="EE0000"/>
          <w:shd w:val="clear" w:color="auto" w:fill="auto"/>
        </w:rPr>
      </w:pPr>
      <w:r>
        <w:rPr>
          <w:rStyle w:val="DevConfigGray"/>
          <w:b w:val="0"/>
          <w:color w:val="EE0000"/>
          <w:shd w:val="clear" w:color="auto" w:fill="auto"/>
        </w:rPr>
        <w:t xml:space="preserve"> </w:t>
      </w:r>
      <w:r w:rsidR="005A4528" w:rsidRPr="005A4528">
        <w:rPr>
          <w:rStyle w:val="DevConfigGray"/>
          <w:b w:val="0"/>
          <w:color w:val="EE0000"/>
          <w:shd w:val="clear" w:color="auto" w:fill="auto"/>
        </w:rPr>
        <w:t>no shutdown</w:t>
      </w:r>
    </w:p>
    <w:p w14:paraId="65D29C9C"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interface GigabitEthernet0/0/1</w:t>
      </w:r>
    </w:p>
    <w:p w14:paraId="5BCEFCD7"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ip address 10.10.1.1 255.255.255.0</w:t>
      </w:r>
    </w:p>
    <w:p w14:paraId="04437268" w14:textId="006C9F21" w:rsidR="005A4528" w:rsidRPr="005A4528" w:rsidRDefault="00307D42" w:rsidP="005A4528">
      <w:pPr>
        <w:pStyle w:val="CMDRed"/>
        <w:rPr>
          <w:rStyle w:val="DevConfigGray"/>
          <w:b w:val="0"/>
          <w:color w:val="EE0000"/>
          <w:shd w:val="clear" w:color="auto" w:fill="auto"/>
        </w:rPr>
      </w:pPr>
      <w:r>
        <w:rPr>
          <w:rStyle w:val="DevConfigGray"/>
          <w:b w:val="0"/>
          <w:color w:val="EE0000"/>
          <w:shd w:val="clear" w:color="auto" w:fill="auto"/>
        </w:rPr>
        <w:t xml:space="preserve"> </w:t>
      </w:r>
      <w:r w:rsidR="005A4528" w:rsidRPr="005A4528">
        <w:rPr>
          <w:rStyle w:val="DevConfigGray"/>
          <w:b w:val="0"/>
          <w:color w:val="EE0000"/>
          <w:shd w:val="clear" w:color="auto" w:fill="auto"/>
        </w:rPr>
        <w:t>no shutdown</w:t>
      </w:r>
    </w:p>
    <w:p w14:paraId="3B1614AF" w14:textId="77777777" w:rsidR="005A4528" w:rsidRPr="005A4528" w:rsidRDefault="005A4528" w:rsidP="005A4528">
      <w:pPr>
        <w:pStyle w:val="CMDRed"/>
        <w:rPr>
          <w:rStyle w:val="DevConfigGray"/>
          <w:b w:val="0"/>
          <w:color w:val="EE0000"/>
          <w:shd w:val="clear" w:color="auto" w:fill="auto"/>
        </w:rPr>
      </w:pPr>
      <w:proofErr w:type="spellStart"/>
      <w:r w:rsidRPr="005A4528">
        <w:rPr>
          <w:rStyle w:val="DevConfigGray"/>
          <w:b w:val="0"/>
          <w:color w:val="EE0000"/>
          <w:shd w:val="clear" w:color="auto" w:fill="auto"/>
        </w:rPr>
        <w:t>ip</w:t>
      </w:r>
      <w:proofErr w:type="spellEnd"/>
      <w:r w:rsidRPr="005A4528">
        <w:rPr>
          <w:rStyle w:val="DevConfigGray"/>
          <w:b w:val="0"/>
          <w:color w:val="EE0000"/>
          <w:shd w:val="clear" w:color="auto" w:fill="auto"/>
        </w:rPr>
        <w:t xml:space="preserve"> route 10.10.23.0 255.255.255.252 10.10.12.2 </w:t>
      </w:r>
    </w:p>
    <w:p w14:paraId="59246247"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ip route 10.10.3.0 255.255.255.240 10.10.12.2 </w:t>
      </w:r>
    </w:p>
    <w:p w14:paraId="59854EBD"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line con 0</w:t>
      </w:r>
    </w:p>
    <w:p w14:paraId="6A2A9F92" w14:textId="11E207FE" w:rsidR="005A4528" w:rsidRPr="005A4528" w:rsidRDefault="00307D42" w:rsidP="005A4528">
      <w:pPr>
        <w:pStyle w:val="CMDRed"/>
        <w:rPr>
          <w:rStyle w:val="DevConfigGray"/>
          <w:b w:val="0"/>
          <w:color w:val="EE0000"/>
          <w:shd w:val="clear" w:color="auto" w:fill="auto"/>
        </w:rPr>
      </w:pPr>
      <w:r>
        <w:rPr>
          <w:rStyle w:val="DevConfigGray"/>
          <w:b w:val="0"/>
          <w:color w:val="EE0000"/>
          <w:shd w:val="clear" w:color="auto" w:fill="auto"/>
        </w:rPr>
        <w:t xml:space="preserve"> </w:t>
      </w:r>
      <w:r w:rsidR="005A4528" w:rsidRPr="005A4528">
        <w:rPr>
          <w:rStyle w:val="DevConfigGray"/>
          <w:b w:val="0"/>
          <w:color w:val="EE0000"/>
          <w:shd w:val="clear" w:color="auto" w:fill="auto"/>
        </w:rPr>
        <w:t>exec-timeout 0 0</w:t>
      </w:r>
    </w:p>
    <w:p w14:paraId="003887FF"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logging synchronous</w:t>
      </w:r>
    </w:p>
    <w:p w14:paraId="13C600F4"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exit</w:t>
      </w:r>
    </w:p>
    <w:p w14:paraId="2E1F56C7"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line vty 0 4</w:t>
      </w:r>
    </w:p>
    <w:p w14:paraId="0350D2BD"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login local</w:t>
      </w:r>
    </w:p>
    <w:p w14:paraId="4EB15C6C"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transport input telnet</w:t>
      </w:r>
    </w:p>
    <w:p w14:paraId="05338B2F"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lastRenderedPageBreak/>
        <w:t xml:space="preserve"> exit</w:t>
      </w:r>
    </w:p>
    <w:p w14:paraId="256F3C6E"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alias exec reset.now tclsh flash:/enarsi/reset.tcl</w:t>
      </w:r>
    </w:p>
    <w:p w14:paraId="376DFDD6"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end</w:t>
      </w:r>
    </w:p>
    <w:p w14:paraId="11AFC539"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w:t>
      </w:r>
    </w:p>
    <w:p w14:paraId="42F96011" w14:textId="1F2DE451" w:rsid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tclquit</w:t>
      </w:r>
    </w:p>
    <w:p w14:paraId="5D296763" w14:textId="5FD22DF0" w:rsidR="00307D42" w:rsidRPr="00A456DD" w:rsidRDefault="00307D42" w:rsidP="005917FE">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Pr="00A456DD">
        <w:rPr>
          <w:rStyle w:val="DevConfigGray"/>
          <w:rFonts w:ascii="Arial" w:hAnsi="Arial"/>
          <w:bCs/>
          <w:color w:val="EE0000"/>
          <w:shd w:val="clear" w:color="auto" w:fill="auto"/>
        </w:rPr>
        <w:t>R</w:t>
      </w:r>
      <w:proofErr w:type="gramEnd"/>
      <w:r w:rsidRPr="00A456DD">
        <w:rPr>
          <w:rStyle w:val="DevConfigGray"/>
          <w:rFonts w:ascii="Arial" w:hAnsi="Arial"/>
          <w:bCs/>
          <w:color w:val="EE0000"/>
          <w:shd w:val="clear" w:color="auto" w:fill="auto"/>
        </w:rPr>
        <w:t xml:space="preserve">1 - Trouble Ticket # </w:t>
      </w:r>
      <w:r>
        <w:rPr>
          <w:rStyle w:val="DevConfigGray"/>
          <w:rFonts w:ascii="Arial" w:hAnsi="Arial"/>
          <w:bCs/>
          <w:color w:val="EE0000"/>
          <w:shd w:val="clear" w:color="auto" w:fill="auto"/>
        </w:rPr>
        <w:t>2</w:t>
      </w:r>
    </w:p>
    <w:p w14:paraId="187018A2" w14:textId="77777777" w:rsidR="00307D42" w:rsidRPr="005A4528" w:rsidRDefault="00307D42" w:rsidP="00307D42">
      <w:pPr>
        <w:pStyle w:val="CMDRed"/>
        <w:rPr>
          <w:rStyle w:val="DevConfigGray"/>
          <w:b w:val="0"/>
          <w:color w:val="EE0000"/>
          <w:shd w:val="clear" w:color="auto" w:fill="auto"/>
        </w:rPr>
      </w:pPr>
      <w:r w:rsidRPr="005A4528">
        <w:rPr>
          <w:rStyle w:val="DevConfigGray"/>
          <w:b w:val="0"/>
          <w:color w:val="EE0000"/>
          <w:shd w:val="clear" w:color="auto" w:fill="auto"/>
        </w:rPr>
        <w:t>tclsh</w:t>
      </w:r>
    </w:p>
    <w:p w14:paraId="1F6DC643" w14:textId="1EFB294B" w:rsidR="00307D42" w:rsidRPr="005A4528" w:rsidRDefault="00307D42" w:rsidP="00307D42">
      <w:pPr>
        <w:pStyle w:val="CMDRed"/>
        <w:rPr>
          <w:rStyle w:val="DevConfigGray"/>
          <w:b w:val="0"/>
          <w:color w:val="EE0000"/>
          <w:shd w:val="clear" w:color="auto" w:fill="auto"/>
        </w:rPr>
      </w:pPr>
      <w:r w:rsidRPr="005A4528">
        <w:rPr>
          <w:rStyle w:val="DevConfigGray"/>
          <w:b w:val="0"/>
          <w:color w:val="EE0000"/>
          <w:shd w:val="clear" w:color="auto" w:fill="auto"/>
        </w:rPr>
        <w:t>puts [ open "flash:/enarsi/1.1.3</w:t>
      </w:r>
      <w:r>
        <w:rPr>
          <w:rStyle w:val="DevConfigGray"/>
          <w:b w:val="0"/>
          <w:color w:val="EE0000"/>
          <w:shd w:val="clear" w:color="auto" w:fill="auto"/>
        </w:rPr>
        <w:t>.2</w:t>
      </w:r>
      <w:r w:rsidRPr="005A4528">
        <w:rPr>
          <w:rStyle w:val="DevConfigGray"/>
          <w:b w:val="0"/>
          <w:color w:val="EE0000"/>
          <w:shd w:val="clear" w:color="auto" w:fill="auto"/>
        </w:rPr>
        <w:t>-r1-config.txt" w+ ] {</w:t>
      </w:r>
    </w:p>
    <w:p w14:paraId="515BAFC9" w14:textId="77777777" w:rsidR="00307D42" w:rsidRPr="005A4528" w:rsidRDefault="00307D42" w:rsidP="00307D42">
      <w:pPr>
        <w:pStyle w:val="CMDRed"/>
        <w:rPr>
          <w:rStyle w:val="DevConfigGray"/>
          <w:b w:val="0"/>
          <w:color w:val="EE0000"/>
          <w:shd w:val="clear" w:color="auto" w:fill="auto"/>
        </w:rPr>
      </w:pPr>
      <w:r w:rsidRPr="005A4528">
        <w:rPr>
          <w:rStyle w:val="DevConfigGray"/>
          <w:b w:val="0"/>
          <w:color w:val="EE0000"/>
          <w:shd w:val="clear" w:color="auto" w:fill="auto"/>
        </w:rPr>
        <w:t>hostname R1</w:t>
      </w:r>
    </w:p>
    <w:p w14:paraId="45739BBE" w14:textId="5976FA6B" w:rsidR="00307D42" w:rsidRPr="005A4528" w:rsidRDefault="00307D42" w:rsidP="00307D42">
      <w:pPr>
        <w:pStyle w:val="CMDRed"/>
        <w:rPr>
          <w:rStyle w:val="DevConfigGray"/>
          <w:b w:val="0"/>
          <w:color w:val="EE0000"/>
          <w:shd w:val="clear" w:color="auto" w:fill="auto"/>
        </w:rPr>
      </w:pPr>
      <w:r w:rsidRPr="005A4528">
        <w:rPr>
          <w:rStyle w:val="DevConfigGray"/>
          <w:b w:val="0"/>
          <w:color w:val="EE0000"/>
          <w:shd w:val="clear" w:color="auto" w:fill="auto"/>
        </w:rPr>
        <w:t>banner motd # This is R1, Trouble Ticket 1.1.3</w:t>
      </w:r>
      <w:r>
        <w:rPr>
          <w:rStyle w:val="DevConfigGray"/>
          <w:b w:val="0"/>
          <w:color w:val="EE0000"/>
          <w:shd w:val="clear" w:color="auto" w:fill="auto"/>
        </w:rPr>
        <w:t>.2</w:t>
      </w:r>
      <w:r w:rsidRPr="005A4528">
        <w:rPr>
          <w:rStyle w:val="DevConfigGray"/>
          <w:b w:val="0"/>
          <w:color w:val="EE0000"/>
          <w:shd w:val="clear" w:color="auto" w:fill="auto"/>
        </w:rPr>
        <w:t xml:space="preserve"> #</w:t>
      </w:r>
    </w:p>
    <w:p w14:paraId="7F2AAD2C" w14:textId="77777777" w:rsidR="00307D42" w:rsidRPr="005A4528" w:rsidRDefault="00307D42" w:rsidP="00307D42">
      <w:pPr>
        <w:pStyle w:val="CMDRed"/>
        <w:rPr>
          <w:rStyle w:val="DevConfigGray"/>
          <w:b w:val="0"/>
          <w:color w:val="EE0000"/>
          <w:shd w:val="clear" w:color="auto" w:fill="auto"/>
        </w:rPr>
      </w:pPr>
      <w:r w:rsidRPr="005A4528">
        <w:rPr>
          <w:rStyle w:val="DevConfigGray"/>
          <w:b w:val="0"/>
          <w:color w:val="EE0000"/>
          <w:shd w:val="clear" w:color="auto" w:fill="auto"/>
        </w:rPr>
        <w:t>enable secret cisco12345</w:t>
      </w:r>
    </w:p>
    <w:p w14:paraId="2342796E" w14:textId="77777777" w:rsidR="00307D42" w:rsidRPr="005A4528" w:rsidRDefault="00307D42" w:rsidP="00307D42">
      <w:pPr>
        <w:pStyle w:val="CMDRed"/>
        <w:rPr>
          <w:rStyle w:val="DevConfigGray"/>
          <w:b w:val="0"/>
          <w:color w:val="EE0000"/>
          <w:shd w:val="clear" w:color="auto" w:fill="auto"/>
        </w:rPr>
      </w:pPr>
      <w:r w:rsidRPr="005A4528">
        <w:rPr>
          <w:rStyle w:val="DevConfigGray"/>
          <w:b w:val="0"/>
          <w:color w:val="EE0000"/>
          <w:shd w:val="clear" w:color="auto" w:fill="auto"/>
        </w:rPr>
        <w:t>username admin privilege 15 algorithm-type scrypt secret cisco12345</w:t>
      </w:r>
    </w:p>
    <w:p w14:paraId="483941F5" w14:textId="77777777" w:rsidR="00307D42" w:rsidRPr="005A4528" w:rsidRDefault="00307D42" w:rsidP="00307D42">
      <w:pPr>
        <w:pStyle w:val="CMDRed"/>
        <w:rPr>
          <w:rStyle w:val="DevConfigGray"/>
          <w:b w:val="0"/>
          <w:color w:val="EE0000"/>
          <w:shd w:val="clear" w:color="auto" w:fill="auto"/>
        </w:rPr>
      </w:pPr>
      <w:r w:rsidRPr="005A4528">
        <w:rPr>
          <w:rStyle w:val="DevConfigGray"/>
          <w:b w:val="0"/>
          <w:color w:val="EE0000"/>
          <w:shd w:val="clear" w:color="auto" w:fill="auto"/>
        </w:rPr>
        <w:t>ipv6 unicast-routing</w:t>
      </w:r>
    </w:p>
    <w:p w14:paraId="57A43B67" w14:textId="77777777" w:rsidR="00307D42" w:rsidRPr="005A4528" w:rsidRDefault="00307D42" w:rsidP="00307D42">
      <w:pPr>
        <w:pStyle w:val="CMDRed"/>
        <w:rPr>
          <w:rStyle w:val="DevConfigGray"/>
          <w:b w:val="0"/>
          <w:color w:val="EE0000"/>
          <w:shd w:val="clear" w:color="auto" w:fill="auto"/>
        </w:rPr>
      </w:pPr>
      <w:r w:rsidRPr="005A4528">
        <w:rPr>
          <w:rStyle w:val="DevConfigGray"/>
          <w:b w:val="0"/>
          <w:color w:val="EE0000"/>
          <w:shd w:val="clear" w:color="auto" w:fill="auto"/>
        </w:rPr>
        <w:t>interface GigabitEthernet0/0/0</w:t>
      </w:r>
    </w:p>
    <w:p w14:paraId="3F85E1AE" w14:textId="4294537A" w:rsidR="00307D42" w:rsidRPr="005A4528" w:rsidRDefault="00C33391" w:rsidP="00307D42">
      <w:pPr>
        <w:pStyle w:val="CMDRed"/>
        <w:rPr>
          <w:rStyle w:val="DevConfigGray"/>
          <w:b w:val="0"/>
          <w:color w:val="EE0000"/>
          <w:shd w:val="clear" w:color="auto" w:fill="auto"/>
        </w:rPr>
      </w:pPr>
      <w:r>
        <w:rPr>
          <w:rStyle w:val="DevConfigGray"/>
          <w:b w:val="0"/>
          <w:color w:val="EE0000"/>
          <w:shd w:val="clear" w:color="auto" w:fill="auto"/>
        </w:rPr>
        <w:t xml:space="preserve"> </w:t>
      </w:r>
      <w:r w:rsidR="00307D42" w:rsidRPr="005A4528">
        <w:rPr>
          <w:rStyle w:val="DevConfigGray"/>
          <w:b w:val="0"/>
          <w:color w:val="EE0000"/>
          <w:shd w:val="clear" w:color="auto" w:fill="auto"/>
        </w:rPr>
        <w:t>ipv6 address FE80::1</w:t>
      </w:r>
      <w:r>
        <w:rPr>
          <w:rStyle w:val="DevConfigGray"/>
          <w:b w:val="0"/>
          <w:color w:val="EE0000"/>
          <w:shd w:val="clear" w:color="auto" w:fill="auto"/>
        </w:rPr>
        <w:t>:1</w:t>
      </w:r>
      <w:r w:rsidR="00307D42" w:rsidRPr="005A4528">
        <w:rPr>
          <w:rStyle w:val="DevConfigGray"/>
          <w:b w:val="0"/>
          <w:color w:val="EE0000"/>
          <w:shd w:val="clear" w:color="auto" w:fill="auto"/>
        </w:rPr>
        <w:t xml:space="preserve"> link-local</w:t>
      </w:r>
    </w:p>
    <w:p w14:paraId="0E2F9586" w14:textId="77777777" w:rsidR="00307D42" w:rsidRPr="005A4528" w:rsidRDefault="00307D42" w:rsidP="00307D42">
      <w:pPr>
        <w:pStyle w:val="CMDRed"/>
        <w:rPr>
          <w:rStyle w:val="DevConfigGray"/>
          <w:b w:val="0"/>
          <w:color w:val="EE0000"/>
          <w:shd w:val="clear" w:color="auto" w:fill="auto"/>
        </w:rPr>
      </w:pPr>
      <w:r w:rsidRPr="005A4528">
        <w:rPr>
          <w:rStyle w:val="DevConfigGray"/>
          <w:b w:val="0"/>
          <w:color w:val="EE0000"/>
          <w:shd w:val="clear" w:color="auto" w:fill="auto"/>
        </w:rPr>
        <w:t xml:space="preserve"> ipv6 address 2001:DB8:0:12::1/64</w:t>
      </w:r>
    </w:p>
    <w:p w14:paraId="5287E9D4" w14:textId="3080FD34" w:rsidR="00307D42" w:rsidRPr="005A4528" w:rsidRDefault="00307D42" w:rsidP="00307D42">
      <w:pPr>
        <w:pStyle w:val="CMDRed"/>
        <w:rPr>
          <w:rStyle w:val="DevConfigGray"/>
          <w:b w:val="0"/>
          <w:color w:val="EE0000"/>
          <w:shd w:val="clear" w:color="auto" w:fill="auto"/>
        </w:rPr>
      </w:pPr>
      <w:r>
        <w:rPr>
          <w:rStyle w:val="DevConfigGray"/>
          <w:b w:val="0"/>
          <w:color w:val="EE0000"/>
          <w:shd w:val="clear" w:color="auto" w:fill="auto"/>
        </w:rPr>
        <w:t xml:space="preserve"> </w:t>
      </w:r>
      <w:r w:rsidRPr="005A4528">
        <w:rPr>
          <w:rStyle w:val="DevConfigGray"/>
          <w:b w:val="0"/>
          <w:color w:val="EE0000"/>
          <w:shd w:val="clear" w:color="auto" w:fill="auto"/>
        </w:rPr>
        <w:t>no shutdown</w:t>
      </w:r>
    </w:p>
    <w:p w14:paraId="4322540A" w14:textId="77777777" w:rsidR="00307D42" w:rsidRPr="005A4528" w:rsidRDefault="00307D42" w:rsidP="00307D42">
      <w:pPr>
        <w:pStyle w:val="CMDRed"/>
        <w:rPr>
          <w:rStyle w:val="DevConfigGray"/>
          <w:b w:val="0"/>
          <w:color w:val="EE0000"/>
          <w:shd w:val="clear" w:color="auto" w:fill="auto"/>
        </w:rPr>
      </w:pPr>
      <w:r w:rsidRPr="005A4528">
        <w:rPr>
          <w:rStyle w:val="DevConfigGray"/>
          <w:b w:val="0"/>
          <w:color w:val="EE0000"/>
          <w:shd w:val="clear" w:color="auto" w:fill="auto"/>
        </w:rPr>
        <w:t>interface GigabitEthernet0/0/1</w:t>
      </w:r>
    </w:p>
    <w:p w14:paraId="4AA2DB35" w14:textId="4A8C0BA9" w:rsidR="00307D42" w:rsidRPr="005A4528" w:rsidRDefault="00307D42" w:rsidP="00307D42">
      <w:pPr>
        <w:pStyle w:val="CMDRed"/>
        <w:rPr>
          <w:rStyle w:val="DevConfigGray"/>
          <w:b w:val="0"/>
          <w:color w:val="EE0000"/>
          <w:shd w:val="clear" w:color="auto" w:fill="auto"/>
        </w:rPr>
      </w:pPr>
      <w:r>
        <w:rPr>
          <w:rStyle w:val="DevConfigGray"/>
          <w:b w:val="0"/>
          <w:color w:val="EE0000"/>
          <w:shd w:val="clear" w:color="auto" w:fill="auto"/>
        </w:rPr>
        <w:t xml:space="preserve"> </w:t>
      </w:r>
      <w:r w:rsidRPr="005A4528">
        <w:rPr>
          <w:rStyle w:val="DevConfigGray"/>
          <w:b w:val="0"/>
          <w:color w:val="EE0000"/>
          <w:shd w:val="clear" w:color="auto" w:fill="auto"/>
        </w:rPr>
        <w:t>ipv6 address FE80::1</w:t>
      </w:r>
      <w:r w:rsidR="00C33391">
        <w:rPr>
          <w:rStyle w:val="DevConfigGray"/>
          <w:b w:val="0"/>
          <w:color w:val="EE0000"/>
          <w:shd w:val="clear" w:color="auto" w:fill="auto"/>
        </w:rPr>
        <w:t>:2</w:t>
      </w:r>
      <w:r w:rsidRPr="005A4528">
        <w:rPr>
          <w:rStyle w:val="DevConfigGray"/>
          <w:b w:val="0"/>
          <w:color w:val="EE0000"/>
          <w:shd w:val="clear" w:color="auto" w:fill="auto"/>
        </w:rPr>
        <w:t xml:space="preserve"> link-local</w:t>
      </w:r>
    </w:p>
    <w:p w14:paraId="64C052AC" w14:textId="77777777" w:rsidR="00307D42" w:rsidRPr="005A4528" w:rsidRDefault="00307D42" w:rsidP="00307D42">
      <w:pPr>
        <w:pStyle w:val="CMDRed"/>
        <w:rPr>
          <w:rStyle w:val="DevConfigGray"/>
          <w:b w:val="0"/>
          <w:color w:val="EE0000"/>
          <w:shd w:val="clear" w:color="auto" w:fill="auto"/>
        </w:rPr>
      </w:pPr>
      <w:r w:rsidRPr="005A4528">
        <w:rPr>
          <w:rStyle w:val="DevConfigGray"/>
          <w:b w:val="0"/>
          <w:color w:val="EE0000"/>
          <w:shd w:val="clear" w:color="auto" w:fill="auto"/>
        </w:rPr>
        <w:t xml:space="preserve"> ipv6 address 2001:DB8:0:1::1/64</w:t>
      </w:r>
    </w:p>
    <w:p w14:paraId="41308932" w14:textId="79A87E8B" w:rsidR="00307D42" w:rsidRPr="005A4528" w:rsidRDefault="00307D42" w:rsidP="00307D42">
      <w:pPr>
        <w:pStyle w:val="CMDRed"/>
        <w:rPr>
          <w:rStyle w:val="DevConfigGray"/>
          <w:b w:val="0"/>
          <w:color w:val="EE0000"/>
          <w:shd w:val="clear" w:color="auto" w:fill="auto"/>
        </w:rPr>
      </w:pPr>
      <w:r>
        <w:rPr>
          <w:rStyle w:val="DevConfigGray"/>
          <w:b w:val="0"/>
          <w:color w:val="EE0000"/>
          <w:shd w:val="clear" w:color="auto" w:fill="auto"/>
        </w:rPr>
        <w:t xml:space="preserve"> </w:t>
      </w:r>
      <w:r w:rsidRPr="005A4528">
        <w:rPr>
          <w:rStyle w:val="DevConfigGray"/>
          <w:b w:val="0"/>
          <w:color w:val="EE0000"/>
          <w:shd w:val="clear" w:color="auto" w:fill="auto"/>
        </w:rPr>
        <w:t>no shutdown</w:t>
      </w:r>
    </w:p>
    <w:p w14:paraId="7E0C0E8A" w14:textId="77777777" w:rsidR="00307D42" w:rsidRPr="005A4528" w:rsidRDefault="00307D42" w:rsidP="00307D42">
      <w:pPr>
        <w:pStyle w:val="CMDRed"/>
        <w:rPr>
          <w:rStyle w:val="DevConfigGray"/>
          <w:b w:val="0"/>
          <w:color w:val="EE0000"/>
          <w:shd w:val="clear" w:color="auto" w:fill="auto"/>
        </w:rPr>
      </w:pPr>
      <w:r w:rsidRPr="005A4528">
        <w:rPr>
          <w:rStyle w:val="DevConfigGray"/>
          <w:b w:val="0"/>
          <w:color w:val="EE0000"/>
          <w:shd w:val="clear" w:color="auto" w:fill="auto"/>
        </w:rPr>
        <w:t>interface Serial0/1/0</w:t>
      </w:r>
    </w:p>
    <w:p w14:paraId="446A3AD6" w14:textId="426B3A57" w:rsidR="00307D42" w:rsidRPr="005A4528" w:rsidRDefault="00307D42" w:rsidP="00307D42">
      <w:pPr>
        <w:pStyle w:val="CMDRed"/>
        <w:rPr>
          <w:rStyle w:val="DevConfigGray"/>
          <w:b w:val="0"/>
          <w:color w:val="EE0000"/>
          <w:shd w:val="clear" w:color="auto" w:fill="auto"/>
        </w:rPr>
      </w:pPr>
      <w:r>
        <w:rPr>
          <w:rStyle w:val="DevConfigGray"/>
          <w:b w:val="0"/>
          <w:color w:val="EE0000"/>
          <w:shd w:val="clear" w:color="auto" w:fill="auto"/>
        </w:rPr>
        <w:t xml:space="preserve"> </w:t>
      </w:r>
      <w:r w:rsidRPr="005A4528">
        <w:rPr>
          <w:rStyle w:val="DevConfigGray"/>
          <w:b w:val="0"/>
          <w:color w:val="EE0000"/>
          <w:shd w:val="clear" w:color="auto" w:fill="auto"/>
        </w:rPr>
        <w:t>ipv6 address FE80::1</w:t>
      </w:r>
      <w:r w:rsidR="00C33391">
        <w:rPr>
          <w:rStyle w:val="DevConfigGray"/>
          <w:b w:val="0"/>
          <w:color w:val="EE0000"/>
          <w:shd w:val="clear" w:color="auto" w:fill="auto"/>
        </w:rPr>
        <w:t>:3</w:t>
      </w:r>
      <w:r w:rsidRPr="005A4528">
        <w:rPr>
          <w:rStyle w:val="DevConfigGray"/>
          <w:b w:val="0"/>
          <w:color w:val="EE0000"/>
          <w:shd w:val="clear" w:color="auto" w:fill="auto"/>
        </w:rPr>
        <w:t xml:space="preserve"> link-local</w:t>
      </w:r>
    </w:p>
    <w:p w14:paraId="3A5FFD5B" w14:textId="77777777" w:rsidR="00307D42" w:rsidRPr="005A4528" w:rsidRDefault="00307D42" w:rsidP="00307D42">
      <w:pPr>
        <w:pStyle w:val="CMDRed"/>
        <w:rPr>
          <w:rStyle w:val="DevConfigGray"/>
          <w:b w:val="0"/>
          <w:color w:val="EE0000"/>
          <w:shd w:val="clear" w:color="auto" w:fill="auto"/>
        </w:rPr>
      </w:pPr>
      <w:r w:rsidRPr="005A4528">
        <w:rPr>
          <w:rStyle w:val="DevConfigGray"/>
          <w:b w:val="0"/>
          <w:color w:val="EE0000"/>
          <w:shd w:val="clear" w:color="auto" w:fill="auto"/>
        </w:rPr>
        <w:t xml:space="preserve"> ipv6 address 2001:DB8:0:13::1/64</w:t>
      </w:r>
    </w:p>
    <w:p w14:paraId="59C16A30" w14:textId="69E185CC" w:rsidR="00307D42" w:rsidRPr="005A4528" w:rsidRDefault="00307D42" w:rsidP="00307D42">
      <w:pPr>
        <w:pStyle w:val="CMDRed"/>
        <w:rPr>
          <w:rStyle w:val="DevConfigGray"/>
          <w:b w:val="0"/>
          <w:color w:val="EE0000"/>
          <w:shd w:val="clear" w:color="auto" w:fill="auto"/>
        </w:rPr>
      </w:pPr>
      <w:r>
        <w:rPr>
          <w:rStyle w:val="DevConfigGray"/>
          <w:b w:val="0"/>
          <w:color w:val="EE0000"/>
          <w:shd w:val="clear" w:color="auto" w:fill="auto"/>
        </w:rPr>
        <w:t xml:space="preserve"> </w:t>
      </w:r>
      <w:r w:rsidRPr="005A4528">
        <w:rPr>
          <w:rStyle w:val="DevConfigGray"/>
          <w:b w:val="0"/>
          <w:color w:val="EE0000"/>
          <w:shd w:val="clear" w:color="auto" w:fill="auto"/>
        </w:rPr>
        <w:t>no shutdown</w:t>
      </w:r>
    </w:p>
    <w:p w14:paraId="66669B55" w14:textId="77777777" w:rsidR="00307D42" w:rsidRPr="005A4528" w:rsidRDefault="00307D42" w:rsidP="00307D42">
      <w:pPr>
        <w:pStyle w:val="CMDRed"/>
        <w:rPr>
          <w:rStyle w:val="DevConfigGray"/>
          <w:b w:val="0"/>
          <w:color w:val="EE0000"/>
          <w:shd w:val="clear" w:color="auto" w:fill="auto"/>
        </w:rPr>
      </w:pPr>
      <w:r w:rsidRPr="005A4528">
        <w:rPr>
          <w:rStyle w:val="DevConfigGray"/>
          <w:b w:val="0"/>
          <w:color w:val="EE0000"/>
          <w:shd w:val="clear" w:color="auto" w:fill="auto"/>
        </w:rPr>
        <w:t>ipv6 route 2001:DB8:0:3::/64 2001:DB8:0:13::2 10</w:t>
      </w:r>
    </w:p>
    <w:p w14:paraId="0961EEDD" w14:textId="77777777" w:rsidR="00307D42" w:rsidRPr="005A4528" w:rsidRDefault="00307D42" w:rsidP="00307D42">
      <w:pPr>
        <w:pStyle w:val="CMDRed"/>
        <w:rPr>
          <w:rStyle w:val="DevConfigGray"/>
          <w:b w:val="0"/>
          <w:color w:val="EE0000"/>
          <w:shd w:val="clear" w:color="auto" w:fill="auto"/>
        </w:rPr>
      </w:pPr>
      <w:r w:rsidRPr="005A4528">
        <w:rPr>
          <w:rStyle w:val="DevConfigGray"/>
          <w:b w:val="0"/>
          <w:color w:val="EE0000"/>
          <w:shd w:val="clear" w:color="auto" w:fill="auto"/>
        </w:rPr>
        <w:t>ipv6 route 2001:DB8:0:3::/64 2001:DB8:0:12::2 12</w:t>
      </w:r>
    </w:p>
    <w:p w14:paraId="0D1545BE" w14:textId="77777777" w:rsidR="00307D42" w:rsidRPr="005A4528" w:rsidRDefault="00307D42" w:rsidP="00307D42">
      <w:pPr>
        <w:pStyle w:val="CMDRed"/>
        <w:rPr>
          <w:rStyle w:val="DevConfigGray"/>
          <w:b w:val="0"/>
          <w:color w:val="EE0000"/>
          <w:shd w:val="clear" w:color="auto" w:fill="auto"/>
        </w:rPr>
      </w:pPr>
      <w:r w:rsidRPr="005A4528">
        <w:rPr>
          <w:rStyle w:val="DevConfigGray"/>
          <w:b w:val="0"/>
          <w:color w:val="EE0000"/>
          <w:shd w:val="clear" w:color="auto" w:fill="auto"/>
        </w:rPr>
        <w:t>line con 0</w:t>
      </w:r>
    </w:p>
    <w:p w14:paraId="04213902" w14:textId="2209A26C" w:rsidR="00307D42" w:rsidRPr="005A4528" w:rsidRDefault="00307D42" w:rsidP="00307D42">
      <w:pPr>
        <w:pStyle w:val="CMDRed"/>
        <w:rPr>
          <w:rStyle w:val="DevConfigGray"/>
          <w:b w:val="0"/>
          <w:color w:val="EE0000"/>
          <w:shd w:val="clear" w:color="auto" w:fill="auto"/>
        </w:rPr>
      </w:pPr>
      <w:r>
        <w:rPr>
          <w:rStyle w:val="DevConfigGray"/>
          <w:b w:val="0"/>
          <w:color w:val="EE0000"/>
          <w:shd w:val="clear" w:color="auto" w:fill="auto"/>
        </w:rPr>
        <w:t xml:space="preserve"> </w:t>
      </w:r>
      <w:r w:rsidRPr="005A4528">
        <w:rPr>
          <w:rStyle w:val="DevConfigGray"/>
          <w:b w:val="0"/>
          <w:color w:val="EE0000"/>
          <w:shd w:val="clear" w:color="auto" w:fill="auto"/>
        </w:rPr>
        <w:t>exec-timeout 0 0</w:t>
      </w:r>
    </w:p>
    <w:p w14:paraId="0994B0EF" w14:textId="77777777" w:rsidR="00307D42" w:rsidRPr="005A4528" w:rsidRDefault="00307D42" w:rsidP="00307D42">
      <w:pPr>
        <w:pStyle w:val="CMDRed"/>
        <w:rPr>
          <w:rStyle w:val="DevConfigGray"/>
          <w:b w:val="0"/>
          <w:color w:val="EE0000"/>
          <w:shd w:val="clear" w:color="auto" w:fill="auto"/>
        </w:rPr>
      </w:pPr>
      <w:r w:rsidRPr="005A4528">
        <w:rPr>
          <w:rStyle w:val="DevConfigGray"/>
          <w:b w:val="0"/>
          <w:color w:val="EE0000"/>
          <w:shd w:val="clear" w:color="auto" w:fill="auto"/>
        </w:rPr>
        <w:t xml:space="preserve"> logging synchronous</w:t>
      </w:r>
    </w:p>
    <w:p w14:paraId="285484F0" w14:textId="77777777" w:rsidR="00307D42" w:rsidRPr="005A4528" w:rsidRDefault="00307D42" w:rsidP="00307D42">
      <w:pPr>
        <w:pStyle w:val="CMDRed"/>
        <w:rPr>
          <w:rStyle w:val="DevConfigGray"/>
          <w:b w:val="0"/>
          <w:color w:val="EE0000"/>
          <w:shd w:val="clear" w:color="auto" w:fill="auto"/>
        </w:rPr>
      </w:pPr>
      <w:r w:rsidRPr="005A4528">
        <w:rPr>
          <w:rStyle w:val="DevConfigGray"/>
          <w:b w:val="0"/>
          <w:color w:val="EE0000"/>
          <w:shd w:val="clear" w:color="auto" w:fill="auto"/>
        </w:rPr>
        <w:t xml:space="preserve"> exit</w:t>
      </w:r>
    </w:p>
    <w:p w14:paraId="4D7CA2EF" w14:textId="77777777" w:rsidR="00307D42" w:rsidRPr="005A4528" w:rsidRDefault="00307D42" w:rsidP="00307D42">
      <w:pPr>
        <w:pStyle w:val="CMDRed"/>
        <w:rPr>
          <w:rStyle w:val="DevConfigGray"/>
          <w:b w:val="0"/>
          <w:color w:val="EE0000"/>
          <w:shd w:val="clear" w:color="auto" w:fill="auto"/>
        </w:rPr>
      </w:pPr>
      <w:r w:rsidRPr="005A4528">
        <w:rPr>
          <w:rStyle w:val="DevConfigGray"/>
          <w:b w:val="0"/>
          <w:color w:val="EE0000"/>
          <w:shd w:val="clear" w:color="auto" w:fill="auto"/>
        </w:rPr>
        <w:t>line vty 0 4</w:t>
      </w:r>
    </w:p>
    <w:p w14:paraId="41838A0F" w14:textId="77777777" w:rsidR="00307D42" w:rsidRPr="005A4528" w:rsidRDefault="00307D42" w:rsidP="00307D42">
      <w:pPr>
        <w:pStyle w:val="CMDRed"/>
        <w:rPr>
          <w:rStyle w:val="DevConfigGray"/>
          <w:b w:val="0"/>
          <w:color w:val="EE0000"/>
          <w:shd w:val="clear" w:color="auto" w:fill="auto"/>
        </w:rPr>
      </w:pPr>
      <w:r w:rsidRPr="005A4528">
        <w:rPr>
          <w:rStyle w:val="DevConfigGray"/>
          <w:b w:val="0"/>
          <w:color w:val="EE0000"/>
          <w:shd w:val="clear" w:color="auto" w:fill="auto"/>
        </w:rPr>
        <w:t xml:space="preserve"> login local</w:t>
      </w:r>
    </w:p>
    <w:p w14:paraId="6E54361E" w14:textId="77777777" w:rsidR="00307D42" w:rsidRPr="005A4528" w:rsidRDefault="00307D42" w:rsidP="00307D42">
      <w:pPr>
        <w:pStyle w:val="CMDRed"/>
        <w:rPr>
          <w:rStyle w:val="DevConfigGray"/>
          <w:b w:val="0"/>
          <w:color w:val="EE0000"/>
          <w:shd w:val="clear" w:color="auto" w:fill="auto"/>
        </w:rPr>
      </w:pPr>
      <w:r w:rsidRPr="005A4528">
        <w:rPr>
          <w:rStyle w:val="DevConfigGray"/>
          <w:b w:val="0"/>
          <w:color w:val="EE0000"/>
          <w:shd w:val="clear" w:color="auto" w:fill="auto"/>
        </w:rPr>
        <w:t xml:space="preserve"> transport input telnet</w:t>
      </w:r>
    </w:p>
    <w:p w14:paraId="2FAD007B" w14:textId="77777777" w:rsidR="00307D42" w:rsidRPr="005A4528" w:rsidRDefault="00307D42" w:rsidP="00307D42">
      <w:pPr>
        <w:pStyle w:val="CMDRed"/>
        <w:rPr>
          <w:rStyle w:val="DevConfigGray"/>
          <w:b w:val="0"/>
          <w:color w:val="EE0000"/>
          <w:shd w:val="clear" w:color="auto" w:fill="auto"/>
        </w:rPr>
      </w:pPr>
      <w:r w:rsidRPr="005A4528">
        <w:rPr>
          <w:rStyle w:val="DevConfigGray"/>
          <w:b w:val="0"/>
          <w:color w:val="EE0000"/>
          <w:shd w:val="clear" w:color="auto" w:fill="auto"/>
        </w:rPr>
        <w:t xml:space="preserve"> exit</w:t>
      </w:r>
    </w:p>
    <w:p w14:paraId="1AF83199" w14:textId="77777777" w:rsidR="00307D42" w:rsidRPr="005A4528" w:rsidRDefault="00307D42" w:rsidP="00307D42">
      <w:pPr>
        <w:pStyle w:val="CMDRed"/>
        <w:rPr>
          <w:rStyle w:val="DevConfigGray"/>
          <w:b w:val="0"/>
          <w:color w:val="EE0000"/>
          <w:shd w:val="clear" w:color="auto" w:fill="auto"/>
        </w:rPr>
      </w:pPr>
      <w:r w:rsidRPr="005A4528">
        <w:rPr>
          <w:rStyle w:val="DevConfigGray"/>
          <w:b w:val="0"/>
          <w:color w:val="EE0000"/>
          <w:shd w:val="clear" w:color="auto" w:fill="auto"/>
        </w:rPr>
        <w:t>alias exec reset.now tclsh flash:/enarsi/reset.tcl</w:t>
      </w:r>
    </w:p>
    <w:p w14:paraId="3E9375ED" w14:textId="77777777" w:rsidR="00307D42" w:rsidRPr="005A4528" w:rsidRDefault="00307D42" w:rsidP="00307D42">
      <w:pPr>
        <w:pStyle w:val="CMDRed"/>
        <w:rPr>
          <w:rStyle w:val="DevConfigGray"/>
          <w:b w:val="0"/>
          <w:color w:val="EE0000"/>
          <w:shd w:val="clear" w:color="auto" w:fill="auto"/>
        </w:rPr>
      </w:pPr>
      <w:r w:rsidRPr="005A4528">
        <w:rPr>
          <w:rStyle w:val="DevConfigGray"/>
          <w:b w:val="0"/>
          <w:color w:val="EE0000"/>
          <w:shd w:val="clear" w:color="auto" w:fill="auto"/>
        </w:rPr>
        <w:t>end</w:t>
      </w:r>
    </w:p>
    <w:p w14:paraId="3A1FD98B" w14:textId="77777777" w:rsidR="00307D42" w:rsidRPr="005A4528" w:rsidRDefault="00307D42" w:rsidP="00307D42">
      <w:pPr>
        <w:pStyle w:val="CMDRed"/>
        <w:rPr>
          <w:rStyle w:val="DevConfigGray"/>
          <w:b w:val="0"/>
          <w:color w:val="EE0000"/>
          <w:shd w:val="clear" w:color="auto" w:fill="auto"/>
        </w:rPr>
      </w:pPr>
      <w:r w:rsidRPr="005A4528">
        <w:rPr>
          <w:rStyle w:val="DevConfigGray"/>
          <w:b w:val="0"/>
          <w:color w:val="EE0000"/>
          <w:shd w:val="clear" w:color="auto" w:fill="auto"/>
        </w:rPr>
        <w:t>}</w:t>
      </w:r>
    </w:p>
    <w:p w14:paraId="72E9782B" w14:textId="77777777" w:rsidR="00307D42" w:rsidRDefault="00307D42" w:rsidP="00307D42">
      <w:pPr>
        <w:pStyle w:val="CMDRed"/>
        <w:rPr>
          <w:rStyle w:val="DevConfigGray"/>
          <w:b w:val="0"/>
          <w:color w:val="EE0000"/>
          <w:shd w:val="clear" w:color="auto" w:fill="auto"/>
        </w:rPr>
      </w:pPr>
      <w:r w:rsidRPr="005A4528">
        <w:rPr>
          <w:rStyle w:val="DevConfigGray"/>
          <w:b w:val="0"/>
          <w:color w:val="EE0000"/>
          <w:shd w:val="clear" w:color="auto" w:fill="auto"/>
        </w:rPr>
        <w:t>tclquit</w:t>
      </w:r>
    </w:p>
    <w:p w14:paraId="07D8E2DA" w14:textId="1B204462" w:rsidR="005A4528" w:rsidRPr="005917FE" w:rsidRDefault="005A4528" w:rsidP="005917FE">
      <w:pPr>
        <w:pStyle w:val="Heading1Red"/>
        <w:rPr>
          <w:rStyle w:val="DevConfigGray"/>
          <w:rFonts w:ascii="Arial" w:hAnsi="Arial"/>
          <w:b/>
          <w:color w:val="EE0000"/>
          <w:sz w:val="26"/>
          <w:shd w:val="clear" w:color="auto" w:fill="auto"/>
        </w:rPr>
      </w:pPr>
      <w:r w:rsidRPr="005917FE">
        <w:rPr>
          <w:rStyle w:val="DevConfigGray"/>
          <w:rFonts w:ascii="Arial" w:hAnsi="Arial"/>
          <w:b/>
          <w:color w:val="EE0000"/>
          <w:sz w:val="26"/>
          <w:shd w:val="clear" w:color="auto" w:fill="auto"/>
        </w:rPr>
        <w:t>R2 Configuration File Scripts</w:t>
      </w:r>
    </w:p>
    <w:p w14:paraId="1D09AC8A" w14:textId="6208219A" w:rsidR="005A4528" w:rsidRPr="00A456DD" w:rsidRDefault="00301F7C" w:rsidP="005917FE">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005A4528">
        <w:rPr>
          <w:rStyle w:val="DevConfigGray"/>
          <w:rFonts w:ascii="Arial" w:hAnsi="Arial"/>
          <w:bCs/>
          <w:color w:val="EE0000"/>
          <w:shd w:val="clear" w:color="auto" w:fill="auto"/>
        </w:rPr>
        <w:t>R</w:t>
      </w:r>
      <w:proofErr w:type="gramEnd"/>
      <w:r w:rsidR="005A4528">
        <w:rPr>
          <w:rStyle w:val="DevConfigGray"/>
          <w:rFonts w:ascii="Arial" w:hAnsi="Arial"/>
          <w:bCs/>
          <w:color w:val="EE0000"/>
          <w:shd w:val="clear" w:color="auto" w:fill="auto"/>
        </w:rPr>
        <w:t>2</w:t>
      </w:r>
      <w:r w:rsidR="005A4528" w:rsidRPr="00A456DD">
        <w:rPr>
          <w:rStyle w:val="DevConfigGray"/>
          <w:rFonts w:ascii="Arial" w:hAnsi="Arial"/>
          <w:bCs/>
          <w:color w:val="EE0000"/>
          <w:shd w:val="clear" w:color="auto" w:fill="auto"/>
        </w:rPr>
        <w:t xml:space="preserve"> - Trouble Ticket # 1</w:t>
      </w:r>
    </w:p>
    <w:p w14:paraId="51C684C3" w14:textId="6F0AFE31" w:rsidR="005A4528" w:rsidRDefault="005A4528" w:rsidP="005A4528">
      <w:pPr>
        <w:pStyle w:val="CMDRed"/>
        <w:rPr>
          <w:rStyle w:val="DevConfigGray"/>
          <w:b w:val="0"/>
          <w:color w:val="EE0000"/>
          <w:shd w:val="clear" w:color="auto" w:fill="auto"/>
        </w:rPr>
      </w:pPr>
      <w:r>
        <w:rPr>
          <w:rStyle w:val="DevConfigGray"/>
          <w:b w:val="0"/>
          <w:color w:val="EE0000"/>
          <w:shd w:val="clear" w:color="auto" w:fill="auto"/>
        </w:rPr>
        <w:t>tclsh</w:t>
      </w:r>
    </w:p>
    <w:p w14:paraId="5D3EBA9B" w14:textId="3A4B69FE"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puts [ open "flash:/enarsi/1.1.3</w:t>
      </w:r>
      <w:r w:rsidR="00301F7C">
        <w:rPr>
          <w:rStyle w:val="DevConfigGray"/>
          <w:b w:val="0"/>
          <w:color w:val="EE0000"/>
          <w:shd w:val="clear" w:color="auto" w:fill="auto"/>
        </w:rPr>
        <w:t>.1</w:t>
      </w:r>
      <w:r w:rsidRPr="005A4528">
        <w:rPr>
          <w:rStyle w:val="DevConfigGray"/>
          <w:b w:val="0"/>
          <w:color w:val="EE0000"/>
          <w:shd w:val="clear" w:color="auto" w:fill="auto"/>
        </w:rPr>
        <w:t>-r2-config.txt" w+ ] {</w:t>
      </w:r>
    </w:p>
    <w:p w14:paraId="4A89B907"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lastRenderedPageBreak/>
        <w:t>hostname R2</w:t>
      </w:r>
    </w:p>
    <w:p w14:paraId="208C30E3" w14:textId="504F2803"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banner motd # This is R2, Trouble Ticket 1.1.3</w:t>
      </w:r>
      <w:r w:rsidR="00301F7C">
        <w:rPr>
          <w:rStyle w:val="DevConfigGray"/>
          <w:b w:val="0"/>
          <w:color w:val="EE0000"/>
          <w:shd w:val="clear" w:color="auto" w:fill="auto"/>
        </w:rPr>
        <w:t>.1</w:t>
      </w:r>
      <w:r w:rsidRPr="005A4528">
        <w:rPr>
          <w:rStyle w:val="DevConfigGray"/>
          <w:b w:val="0"/>
          <w:color w:val="EE0000"/>
          <w:shd w:val="clear" w:color="auto" w:fill="auto"/>
        </w:rPr>
        <w:t xml:space="preserve"> #</w:t>
      </w:r>
    </w:p>
    <w:p w14:paraId="3D3C4B28"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enable secret cisco12345</w:t>
      </w:r>
    </w:p>
    <w:p w14:paraId="4D1C1D70"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username admin privilege 15 algorithm-type scrypt secret cisco12345</w:t>
      </w:r>
    </w:p>
    <w:p w14:paraId="4D4C8A9B"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interface GigabitEthernet0/0/0</w:t>
      </w:r>
    </w:p>
    <w:p w14:paraId="0C6E48E2"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ip address 10.10.12.2 255.255.255.252</w:t>
      </w:r>
    </w:p>
    <w:p w14:paraId="651FBEAF" w14:textId="6B7FE5BF" w:rsidR="005A4528" w:rsidRPr="005A4528" w:rsidRDefault="00301F7C" w:rsidP="005A4528">
      <w:pPr>
        <w:pStyle w:val="CMDRed"/>
        <w:rPr>
          <w:rStyle w:val="DevConfigGray"/>
          <w:b w:val="0"/>
          <w:color w:val="EE0000"/>
          <w:shd w:val="clear" w:color="auto" w:fill="auto"/>
        </w:rPr>
      </w:pPr>
      <w:r>
        <w:rPr>
          <w:rStyle w:val="DevConfigGray"/>
          <w:b w:val="0"/>
          <w:color w:val="EE0000"/>
          <w:shd w:val="clear" w:color="auto" w:fill="auto"/>
        </w:rPr>
        <w:t xml:space="preserve"> </w:t>
      </w:r>
      <w:r w:rsidR="005A4528" w:rsidRPr="005A4528">
        <w:rPr>
          <w:rStyle w:val="DevConfigGray"/>
          <w:b w:val="0"/>
          <w:color w:val="EE0000"/>
          <w:shd w:val="clear" w:color="auto" w:fill="auto"/>
        </w:rPr>
        <w:t>no shutdown</w:t>
      </w:r>
    </w:p>
    <w:p w14:paraId="0DE328DA"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interface GigabitEthernet0/0/1</w:t>
      </w:r>
    </w:p>
    <w:p w14:paraId="5EA2EE89"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ip address 10.10.23.1 255.255.255.252</w:t>
      </w:r>
    </w:p>
    <w:p w14:paraId="426B436A" w14:textId="5DFE865C" w:rsidR="005A4528" w:rsidRPr="005A4528" w:rsidRDefault="00301F7C" w:rsidP="005A4528">
      <w:pPr>
        <w:pStyle w:val="CMDRed"/>
        <w:rPr>
          <w:rStyle w:val="DevConfigGray"/>
          <w:b w:val="0"/>
          <w:color w:val="EE0000"/>
          <w:shd w:val="clear" w:color="auto" w:fill="auto"/>
        </w:rPr>
      </w:pPr>
      <w:r>
        <w:rPr>
          <w:rStyle w:val="DevConfigGray"/>
          <w:b w:val="0"/>
          <w:color w:val="EE0000"/>
          <w:shd w:val="clear" w:color="auto" w:fill="auto"/>
        </w:rPr>
        <w:t xml:space="preserve"> </w:t>
      </w:r>
      <w:r w:rsidR="005A4528" w:rsidRPr="005A4528">
        <w:rPr>
          <w:rStyle w:val="DevConfigGray"/>
          <w:b w:val="0"/>
          <w:color w:val="EE0000"/>
          <w:shd w:val="clear" w:color="auto" w:fill="auto"/>
        </w:rPr>
        <w:t>no shutdown</w:t>
      </w:r>
    </w:p>
    <w:p w14:paraId="28061F56"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ip route 10.10.1.0 255.255.255.0 10.10.12.1 </w:t>
      </w:r>
    </w:p>
    <w:p w14:paraId="0DECFA51"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ip route 10.10.3.0 255.255.255.0 10.10.23.2 </w:t>
      </w:r>
    </w:p>
    <w:p w14:paraId="53398465"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line con 0</w:t>
      </w:r>
    </w:p>
    <w:p w14:paraId="60990B6E"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exec-timeout 0 0</w:t>
      </w:r>
    </w:p>
    <w:p w14:paraId="6A5854A6"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logging synchronous</w:t>
      </w:r>
    </w:p>
    <w:p w14:paraId="59B44E67"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exit</w:t>
      </w:r>
    </w:p>
    <w:p w14:paraId="7530A70C"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line vty 0 4</w:t>
      </w:r>
    </w:p>
    <w:p w14:paraId="66856B32"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login local</w:t>
      </w:r>
    </w:p>
    <w:p w14:paraId="276E567A"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transport input telnet</w:t>
      </w:r>
    </w:p>
    <w:p w14:paraId="4EF83CB8"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exit</w:t>
      </w:r>
    </w:p>
    <w:p w14:paraId="243E33BD"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alias exec reset.now tclsh flash:/enarsi/reset.tcl</w:t>
      </w:r>
    </w:p>
    <w:p w14:paraId="0153ABC9"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end</w:t>
      </w:r>
    </w:p>
    <w:p w14:paraId="01F1F47F"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w:t>
      </w:r>
    </w:p>
    <w:p w14:paraId="3A3D61A3" w14:textId="134C3D09" w:rsid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tclquit</w:t>
      </w:r>
    </w:p>
    <w:p w14:paraId="55BE2EEE" w14:textId="642A594B" w:rsidR="00301F7C" w:rsidRPr="00A456DD" w:rsidRDefault="00301F7C" w:rsidP="005917FE">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!R</w:t>
      </w:r>
      <w:proofErr w:type="gramEnd"/>
      <w:r>
        <w:rPr>
          <w:rStyle w:val="DevConfigGray"/>
          <w:rFonts w:ascii="Arial" w:hAnsi="Arial"/>
          <w:bCs/>
          <w:color w:val="EE0000"/>
          <w:shd w:val="clear" w:color="auto" w:fill="auto"/>
        </w:rPr>
        <w:t>2</w:t>
      </w:r>
      <w:r w:rsidRPr="00A456DD">
        <w:rPr>
          <w:rStyle w:val="DevConfigGray"/>
          <w:rFonts w:ascii="Arial" w:hAnsi="Arial"/>
          <w:bCs/>
          <w:color w:val="EE0000"/>
          <w:shd w:val="clear" w:color="auto" w:fill="auto"/>
        </w:rPr>
        <w:t xml:space="preserve"> - Trouble Ticket #</w:t>
      </w:r>
      <w:r>
        <w:rPr>
          <w:rStyle w:val="DevConfigGray"/>
          <w:rFonts w:ascii="Arial" w:hAnsi="Arial"/>
          <w:bCs/>
          <w:color w:val="EE0000"/>
          <w:shd w:val="clear" w:color="auto" w:fill="auto"/>
        </w:rPr>
        <w:t>2</w:t>
      </w:r>
    </w:p>
    <w:p w14:paraId="7C1B4769" w14:textId="77777777" w:rsidR="00301F7C" w:rsidRDefault="00301F7C" w:rsidP="00301F7C">
      <w:pPr>
        <w:pStyle w:val="CMDRed"/>
        <w:rPr>
          <w:rStyle w:val="DevConfigGray"/>
          <w:b w:val="0"/>
          <w:color w:val="EE0000"/>
          <w:shd w:val="clear" w:color="auto" w:fill="auto"/>
        </w:rPr>
      </w:pPr>
      <w:r>
        <w:rPr>
          <w:rStyle w:val="DevConfigGray"/>
          <w:b w:val="0"/>
          <w:color w:val="EE0000"/>
          <w:shd w:val="clear" w:color="auto" w:fill="auto"/>
        </w:rPr>
        <w:t>tclsh</w:t>
      </w:r>
    </w:p>
    <w:p w14:paraId="3D8F8E04" w14:textId="76F3B4B0"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puts [ open "flash:/enarsi/1.1.3</w:t>
      </w:r>
      <w:r>
        <w:rPr>
          <w:rStyle w:val="DevConfigGray"/>
          <w:b w:val="0"/>
          <w:color w:val="EE0000"/>
          <w:shd w:val="clear" w:color="auto" w:fill="auto"/>
        </w:rPr>
        <w:t>.2</w:t>
      </w:r>
      <w:r w:rsidRPr="005A4528">
        <w:rPr>
          <w:rStyle w:val="DevConfigGray"/>
          <w:b w:val="0"/>
          <w:color w:val="EE0000"/>
          <w:shd w:val="clear" w:color="auto" w:fill="auto"/>
        </w:rPr>
        <w:t>-r2-config.txt" w+ ] {</w:t>
      </w:r>
    </w:p>
    <w:p w14:paraId="4748077E"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hostname R2</w:t>
      </w:r>
    </w:p>
    <w:p w14:paraId="31545706" w14:textId="6ABD4EC6"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banner motd # This is R2, Trouble Ticket 1.1.3</w:t>
      </w:r>
      <w:r>
        <w:rPr>
          <w:rStyle w:val="DevConfigGray"/>
          <w:b w:val="0"/>
          <w:color w:val="EE0000"/>
          <w:shd w:val="clear" w:color="auto" w:fill="auto"/>
        </w:rPr>
        <w:t>.2</w:t>
      </w:r>
      <w:r w:rsidRPr="005A4528">
        <w:rPr>
          <w:rStyle w:val="DevConfigGray"/>
          <w:b w:val="0"/>
          <w:color w:val="EE0000"/>
          <w:shd w:val="clear" w:color="auto" w:fill="auto"/>
        </w:rPr>
        <w:t xml:space="preserve"> #</w:t>
      </w:r>
    </w:p>
    <w:p w14:paraId="0B9B4A63"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enable secret cisco12345</w:t>
      </w:r>
    </w:p>
    <w:p w14:paraId="5F817D32"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username admin privilege 15 algorithm-type scrypt secret cisco12345</w:t>
      </w:r>
    </w:p>
    <w:p w14:paraId="05ACE114"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ipv6 unicast-routing</w:t>
      </w:r>
    </w:p>
    <w:p w14:paraId="54435DAF"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interface GigabitEthernet0/0/0</w:t>
      </w:r>
    </w:p>
    <w:p w14:paraId="0CBEDF68" w14:textId="6333D153" w:rsidR="00301F7C" w:rsidRPr="005A4528" w:rsidRDefault="00301F7C" w:rsidP="00301F7C">
      <w:pPr>
        <w:pStyle w:val="CMDRed"/>
        <w:rPr>
          <w:rStyle w:val="DevConfigGray"/>
          <w:b w:val="0"/>
          <w:color w:val="EE0000"/>
          <w:shd w:val="clear" w:color="auto" w:fill="auto"/>
        </w:rPr>
      </w:pPr>
      <w:r>
        <w:rPr>
          <w:rStyle w:val="DevConfigGray"/>
          <w:b w:val="0"/>
          <w:color w:val="EE0000"/>
          <w:shd w:val="clear" w:color="auto" w:fill="auto"/>
        </w:rPr>
        <w:t xml:space="preserve"> </w:t>
      </w:r>
      <w:r w:rsidRPr="005A4528">
        <w:rPr>
          <w:rStyle w:val="DevConfigGray"/>
          <w:b w:val="0"/>
          <w:color w:val="EE0000"/>
          <w:shd w:val="clear" w:color="auto" w:fill="auto"/>
        </w:rPr>
        <w:t>ipv6 address FE80::2</w:t>
      </w:r>
      <w:r w:rsidR="00C33391">
        <w:rPr>
          <w:rStyle w:val="DevConfigGray"/>
          <w:b w:val="0"/>
          <w:color w:val="EE0000"/>
          <w:shd w:val="clear" w:color="auto" w:fill="auto"/>
        </w:rPr>
        <w:t>:1</w:t>
      </w:r>
      <w:r w:rsidRPr="005A4528">
        <w:rPr>
          <w:rStyle w:val="DevConfigGray"/>
          <w:b w:val="0"/>
          <w:color w:val="EE0000"/>
          <w:shd w:val="clear" w:color="auto" w:fill="auto"/>
        </w:rPr>
        <w:t xml:space="preserve"> link-local</w:t>
      </w:r>
    </w:p>
    <w:p w14:paraId="118D5973"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ipv6 address 2001:DB8:0:12::2/64</w:t>
      </w:r>
    </w:p>
    <w:p w14:paraId="76AD3AE2" w14:textId="1B2C0A79" w:rsidR="00301F7C" w:rsidRPr="005A4528" w:rsidRDefault="00301F7C" w:rsidP="00301F7C">
      <w:pPr>
        <w:pStyle w:val="CMDRed"/>
        <w:rPr>
          <w:rStyle w:val="DevConfigGray"/>
          <w:b w:val="0"/>
          <w:color w:val="EE0000"/>
          <w:shd w:val="clear" w:color="auto" w:fill="auto"/>
        </w:rPr>
      </w:pPr>
      <w:r>
        <w:rPr>
          <w:rStyle w:val="DevConfigGray"/>
          <w:b w:val="0"/>
          <w:color w:val="EE0000"/>
          <w:shd w:val="clear" w:color="auto" w:fill="auto"/>
        </w:rPr>
        <w:t xml:space="preserve"> </w:t>
      </w:r>
      <w:r w:rsidRPr="005A4528">
        <w:rPr>
          <w:rStyle w:val="DevConfigGray"/>
          <w:b w:val="0"/>
          <w:color w:val="EE0000"/>
          <w:shd w:val="clear" w:color="auto" w:fill="auto"/>
        </w:rPr>
        <w:t>no shutdown</w:t>
      </w:r>
    </w:p>
    <w:p w14:paraId="6EB8F373"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interface GigabitEthernet0/0/1</w:t>
      </w:r>
    </w:p>
    <w:p w14:paraId="36350F78" w14:textId="48AD3A83" w:rsidR="00301F7C" w:rsidRPr="005A4528" w:rsidRDefault="00301F7C" w:rsidP="00301F7C">
      <w:pPr>
        <w:pStyle w:val="CMDRed"/>
        <w:rPr>
          <w:rStyle w:val="DevConfigGray"/>
          <w:b w:val="0"/>
          <w:color w:val="EE0000"/>
          <w:shd w:val="clear" w:color="auto" w:fill="auto"/>
        </w:rPr>
      </w:pPr>
      <w:r>
        <w:rPr>
          <w:rStyle w:val="DevConfigGray"/>
          <w:b w:val="0"/>
          <w:color w:val="EE0000"/>
          <w:shd w:val="clear" w:color="auto" w:fill="auto"/>
        </w:rPr>
        <w:t xml:space="preserve"> </w:t>
      </w:r>
      <w:r w:rsidRPr="005A4528">
        <w:rPr>
          <w:rStyle w:val="DevConfigGray"/>
          <w:b w:val="0"/>
          <w:color w:val="EE0000"/>
          <w:shd w:val="clear" w:color="auto" w:fill="auto"/>
        </w:rPr>
        <w:t>ipv6 address FE80::2</w:t>
      </w:r>
      <w:r w:rsidR="00C33391">
        <w:rPr>
          <w:rStyle w:val="DevConfigGray"/>
          <w:b w:val="0"/>
          <w:color w:val="EE0000"/>
          <w:shd w:val="clear" w:color="auto" w:fill="auto"/>
        </w:rPr>
        <w:t>:2</w:t>
      </w:r>
      <w:r w:rsidRPr="005A4528">
        <w:rPr>
          <w:rStyle w:val="DevConfigGray"/>
          <w:b w:val="0"/>
          <w:color w:val="EE0000"/>
          <w:shd w:val="clear" w:color="auto" w:fill="auto"/>
        </w:rPr>
        <w:t xml:space="preserve"> link-local</w:t>
      </w:r>
    </w:p>
    <w:p w14:paraId="2C9F4F67"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ipv6 address 2001:DB8:0:23::1/64</w:t>
      </w:r>
    </w:p>
    <w:p w14:paraId="76B5EFF7" w14:textId="41842A09" w:rsidR="00301F7C" w:rsidRPr="005A4528" w:rsidRDefault="00301F7C" w:rsidP="00301F7C">
      <w:pPr>
        <w:pStyle w:val="CMDRed"/>
        <w:rPr>
          <w:rStyle w:val="DevConfigGray"/>
          <w:b w:val="0"/>
          <w:color w:val="EE0000"/>
          <w:shd w:val="clear" w:color="auto" w:fill="auto"/>
        </w:rPr>
      </w:pPr>
      <w:r>
        <w:rPr>
          <w:rStyle w:val="DevConfigGray"/>
          <w:b w:val="0"/>
          <w:color w:val="EE0000"/>
          <w:shd w:val="clear" w:color="auto" w:fill="auto"/>
        </w:rPr>
        <w:t xml:space="preserve"> </w:t>
      </w:r>
      <w:r w:rsidRPr="005A4528">
        <w:rPr>
          <w:rStyle w:val="DevConfigGray"/>
          <w:b w:val="0"/>
          <w:color w:val="EE0000"/>
          <w:shd w:val="clear" w:color="auto" w:fill="auto"/>
        </w:rPr>
        <w:t>no shutdown</w:t>
      </w:r>
    </w:p>
    <w:p w14:paraId="3A571761"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ipv6 route 2001:DB8:0:1::/64 2001:DB8:0:12::1</w:t>
      </w:r>
    </w:p>
    <w:p w14:paraId="3A28A9D9"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ipv6 route 2001:DB8:0:3::/64 2001:DB8:0:23::2</w:t>
      </w:r>
    </w:p>
    <w:p w14:paraId="4508B9DB"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line con 0</w:t>
      </w:r>
    </w:p>
    <w:p w14:paraId="7ACEE018"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exec-timeout 0 0</w:t>
      </w:r>
    </w:p>
    <w:p w14:paraId="6D77FB3E"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logging synchronous</w:t>
      </w:r>
    </w:p>
    <w:p w14:paraId="2EEE638C"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lastRenderedPageBreak/>
        <w:t xml:space="preserve"> exit</w:t>
      </w:r>
    </w:p>
    <w:p w14:paraId="0A6DCC9A"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line vty 0 4</w:t>
      </w:r>
    </w:p>
    <w:p w14:paraId="314EE226"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login local</w:t>
      </w:r>
    </w:p>
    <w:p w14:paraId="3A469A1B"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transport input telnet</w:t>
      </w:r>
    </w:p>
    <w:p w14:paraId="4192D088"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exit</w:t>
      </w:r>
    </w:p>
    <w:p w14:paraId="3856B943"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alias exec reset.now tclsh flash:/enarsi/reset.tcl</w:t>
      </w:r>
    </w:p>
    <w:p w14:paraId="720E2098"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end</w:t>
      </w:r>
    </w:p>
    <w:p w14:paraId="23055E95"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w:t>
      </w:r>
    </w:p>
    <w:p w14:paraId="200A3B3E"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tclquit</w:t>
      </w:r>
    </w:p>
    <w:p w14:paraId="0B7C7C3F" w14:textId="38ADE7A3" w:rsidR="00EA2D9C" w:rsidRPr="005917FE" w:rsidRDefault="00EA2D9C" w:rsidP="005917FE">
      <w:pPr>
        <w:pStyle w:val="Heading1Red"/>
        <w:rPr>
          <w:rStyle w:val="DevConfigGray"/>
          <w:rFonts w:ascii="Arial" w:hAnsi="Arial"/>
          <w:b/>
          <w:color w:val="EE0000"/>
          <w:sz w:val="26"/>
          <w:shd w:val="clear" w:color="auto" w:fill="auto"/>
        </w:rPr>
      </w:pPr>
      <w:r>
        <w:rPr>
          <w:rStyle w:val="DevConfigGray"/>
          <w:rFonts w:ascii="Arial" w:hAnsi="Arial"/>
          <w:b/>
          <w:color w:val="EE0000"/>
          <w:sz w:val="26"/>
          <w:shd w:val="clear" w:color="auto" w:fill="auto"/>
        </w:rPr>
        <w:t>R3 Configuration File Scripts</w:t>
      </w:r>
    </w:p>
    <w:p w14:paraId="679CC883" w14:textId="50C894E4" w:rsidR="005A4528" w:rsidRPr="00A456DD" w:rsidRDefault="00301F7C" w:rsidP="005917FE">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005A4528">
        <w:rPr>
          <w:rStyle w:val="DevConfigGray"/>
          <w:rFonts w:ascii="Arial" w:hAnsi="Arial"/>
          <w:bCs/>
          <w:color w:val="EE0000"/>
          <w:shd w:val="clear" w:color="auto" w:fill="auto"/>
        </w:rPr>
        <w:t>R</w:t>
      </w:r>
      <w:proofErr w:type="gramEnd"/>
      <w:r w:rsidR="005A4528">
        <w:rPr>
          <w:rStyle w:val="DevConfigGray"/>
          <w:rFonts w:ascii="Arial" w:hAnsi="Arial"/>
          <w:bCs/>
          <w:color w:val="EE0000"/>
          <w:shd w:val="clear" w:color="auto" w:fill="auto"/>
        </w:rPr>
        <w:t>3</w:t>
      </w:r>
      <w:r w:rsidR="005A4528" w:rsidRPr="00A456DD">
        <w:rPr>
          <w:rStyle w:val="DevConfigGray"/>
          <w:rFonts w:ascii="Arial" w:hAnsi="Arial"/>
          <w:bCs/>
          <w:color w:val="EE0000"/>
          <w:shd w:val="clear" w:color="auto" w:fill="auto"/>
        </w:rPr>
        <w:t xml:space="preserve"> - Trouble Ticket #1</w:t>
      </w:r>
    </w:p>
    <w:p w14:paraId="485EC59A" w14:textId="77777777" w:rsidR="00301F7C" w:rsidRDefault="00301F7C" w:rsidP="00301F7C">
      <w:pPr>
        <w:pStyle w:val="CMDRed"/>
        <w:rPr>
          <w:rStyle w:val="DevConfigGray"/>
          <w:b w:val="0"/>
          <w:color w:val="EE0000"/>
          <w:shd w:val="clear" w:color="auto" w:fill="auto"/>
        </w:rPr>
      </w:pPr>
      <w:r>
        <w:rPr>
          <w:rStyle w:val="DevConfigGray"/>
          <w:b w:val="0"/>
          <w:color w:val="EE0000"/>
          <w:shd w:val="clear" w:color="auto" w:fill="auto"/>
        </w:rPr>
        <w:t>tclsh</w:t>
      </w:r>
    </w:p>
    <w:p w14:paraId="76CF79E9" w14:textId="70CD6AB3"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puts [ open "flash:/enarsi/1.1.3</w:t>
      </w:r>
      <w:r>
        <w:rPr>
          <w:rStyle w:val="DevConfigGray"/>
          <w:b w:val="0"/>
          <w:color w:val="EE0000"/>
          <w:shd w:val="clear" w:color="auto" w:fill="auto"/>
        </w:rPr>
        <w:t>.1</w:t>
      </w:r>
      <w:r w:rsidRPr="005A4528">
        <w:rPr>
          <w:rStyle w:val="DevConfigGray"/>
          <w:b w:val="0"/>
          <w:color w:val="EE0000"/>
          <w:shd w:val="clear" w:color="auto" w:fill="auto"/>
        </w:rPr>
        <w:t>-r</w:t>
      </w:r>
      <w:r>
        <w:rPr>
          <w:rStyle w:val="DevConfigGray"/>
          <w:b w:val="0"/>
          <w:color w:val="EE0000"/>
          <w:shd w:val="clear" w:color="auto" w:fill="auto"/>
        </w:rPr>
        <w:t>3</w:t>
      </w:r>
      <w:r w:rsidRPr="005A4528">
        <w:rPr>
          <w:rStyle w:val="DevConfigGray"/>
          <w:b w:val="0"/>
          <w:color w:val="EE0000"/>
          <w:shd w:val="clear" w:color="auto" w:fill="auto"/>
        </w:rPr>
        <w:t>-config.txt" w+ ] {</w:t>
      </w:r>
    </w:p>
    <w:p w14:paraId="0B4DAD00"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hostname R3</w:t>
      </w:r>
    </w:p>
    <w:p w14:paraId="3DF28F79" w14:textId="6F460794"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banner motd # This is R3, Trouble Ticket 1.1.3</w:t>
      </w:r>
      <w:r w:rsidR="00301F7C">
        <w:rPr>
          <w:rStyle w:val="DevConfigGray"/>
          <w:b w:val="0"/>
          <w:color w:val="EE0000"/>
          <w:shd w:val="clear" w:color="auto" w:fill="auto"/>
        </w:rPr>
        <w:t>.1</w:t>
      </w:r>
      <w:r w:rsidRPr="005A4528">
        <w:rPr>
          <w:rStyle w:val="DevConfigGray"/>
          <w:b w:val="0"/>
          <w:color w:val="EE0000"/>
          <w:shd w:val="clear" w:color="auto" w:fill="auto"/>
        </w:rPr>
        <w:t xml:space="preserve"> #</w:t>
      </w:r>
    </w:p>
    <w:p w14:paraId="1D76F0D2"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enable secret cisco12345</w:t>
      </w:r>
    </w:p>
    <w:p w14:paraId="77017649"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username admin privilege 15 algorithm-type scrypt secret cisco12345</w:t>
      </w:r>
    </w:p>
    <w:p w14:paraId="0F3FBB10"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interface GigabitEthernet0/0/0</w:t>
      </w:r>
    </w:p>
    <w:p w14:paraId="1AF80E36"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ip address 10.10.23.2 255.255.255.252</w:t>
      </w:r>
    </w:p>
    <w:p w14:paraId="3EEC9F46" w14:textId="37B31BAD" w:rsidR="005A4528" w:rsidRPr="005A4528" w:rsidRDefault="00301F7C" w:rsidP="005A4528">
      <w:pPr>
        <w:pStyle w:val="CMDRed"/>
        <w:rPr>
          <w:rStyle w:val="DevConfigGray"/>
          <w:b w:val="0"/>
          <w:color w:val="EE0000"/>
          <w:shd w:val="clear" w:color="auto" w:fill="auto"/>
        </w:rPr>
      </w:pPr>
      <w:r>
        <w:rPr>
          <w:rStyle w:val="DevConfigGray"/>
          <w:b w:val="0"/>
          <w:color w:val="EE0000"/>
          <w:shd w:val="clear" w:color="auto" w:fill="auto"/>
        </w:rPr>
        <w:t xml:space="preserve"> </w:t>
      </w:r>
      <w:r w:rsidR="005A4528" w:rsidRPr="005A4528">
        <w:rPr>
          <w:rStyle w:val="DevConfigGray"/>
          <w:b w:val="0"/>
          <w:color w:val="EE0000"/>
          <w:shd w:val="clear" w:color="auto" w:fill="auto"/>
        </w:rPr>
        <w:t>no shutdown</w:t>
      </w:r>
    </w:p>
    <w:p w14:paraId="16A7036B"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interface GigabitEthernet0/0/1</w:t>
      </w:r>
    </w:p>
    <w:p w14:paraId="203AE22F"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ip address 10.10.3.1 255.255.255.0</w:t>
      </w:r>
    </w:p>
    <w:p w14:paraId="259CB9E0" w14:textId="487C60A5" w:rsidR="005A4528" w:rsidRPr="005A4528" w:rsidRDefault="00301F7C" w:rsidP="005A4528">
      <w:pPr>
        <w:pStyle w:val="CMDRed"/>
        <w:rPr>
          <w:rStyle w:val="DevConfigGray"/>
          <w:b w:val="0"/>
          <w:color w:val="EE0000"/>
          <w:shd w:val="clear" w:color="auto" w:fill="auto"/>
        </w:rPr>
      </w:pPr>
      <w:r>
        <w:rPr>
          <w:rStyle w:val="DevConfigGray"/>
          <w:b w:val="0"/>
          <w:color w:val="EE0000"/>
          <w:shd w:val="clear" w:color="auto" w:fill="auto"/>
        </w:rPr>
        <w:t xml:space="preserve"> </w:t>
      </w:r>
      <w:r w:rsidR="005A4528" w:rsidRPr="005A4528">
        <w:rPr>
          <w:rStyle w:val="DevConfigGray"/>
          <w:b w:val="0"/>
          <w:color w:val="EE0000"/>
          <w:shd w:val="clear" w:color="auto" w:fill="auto"/>
        </w:rPr>
        <w:t>no shutdown</w:t>
      </w:r>
    </w:p>
    <w:p w14:paraId="15B5CF1C" w14:textId="77777777" w:rsidR="005A4528" w:rsidRPr="005A4528" w:rsidRDefault="005A4528" w:rsidP="005A4528">
      <w:pPr>
        <w:pStyle w:val="CMDRed"/>
        <w:rPr>
          <w:rStyle w:val="DevConfigGray"/>
          <w:b w:val="0"/>
          <w:color w:val="EE0000"/>
          <w:shd w:val="clear" w:color="auto" w:fill="auto"/>
        </w:rPr>
      </w:pPr>
      <w:proofErr w:type="spellStart"/>
      <w:r w:rsidRPr="005A4528">
        <w:rPr>
          <w:rStyle w:val="DevConfigGray"/>
          <w:b w:val="0"/>
          <w:color w:val="EE0000"/>
          <w:shd w:val="clear" w:color="auto" w:fill="auto"/>
        </w:rPr>
        <w:t>ip</w:t>
      </w:r>
      <w:proofErr w:type="spellEnd"/>
      <w:r w:rsidRPr="005A4528">
        <w:rPr>
          <w:rStyle w:val="DevConfigGray"/>
          <w:b w:val="0"/>
          <w:color w:val="EE0000"/>
          <w:shd w:val="clear" w:color="auto" w:fill="auto"/>
        </w:rPr>
        <w:t xml:space="preserve"> route 0.0.0.0 0.0.0.0 10.10.23.1 </w:t>
      </w:r>
    </w:p>
    <w:p w14:paraId="05E806A9"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line con 0</w:t>
      </w:r>
    </w:p>
    <w:p w14:paraId="31543AA4"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exec-timeout 0 0</w:t>
      </w:r>
    </w:p>
    <w:p w14:paraId="075A76BB"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logging synchronous</w:t>
      </w:r>
    </w:p>
    <w:p w14:paraId="34898C8C"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exit</w:t>
      </w:r>
    </w:p>
    <w:p w14:paraId="1BE19B92"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line vty 0 4</w:t>
      </w:r>
    </w:p>
    <w:p w14:paraId="3919F92B"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login local</w:t>
      </w:r>
    </w:p>
    <w:p w14:paraId="3478CB40"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transport input telnet</w:t>
      </w:r>
    </w:p>
    <w:p w14:paraId="191A2DEB"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exit</w:t>
      </w:r>
    </w:p>
    <w:p w14:paraId="1C6057C8"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alias exec reset.now tclsh flash:/enarsi/reset.tcl</w:t>
      </w:r>
    </w:p>
    <w:p w14:paraId="37144B1B"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end</w:t>
      </w:r>
    </w:p>
    <w:p w14:paraId="20920E2C"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w:t>
      </w:r>
    </w:p>
    <w:p w14:paraId="1E366CC7"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tclquit</w:t>
      </w:r>
    </w:p>
    <w:p w14:paraId="4504FDD0" w14:textId="7DDC6774" w:rsidR="00301F7C" w:rsidRPr="00A456DD" w:rsidRDefault="00301F7C" w:rsidP="005917FE">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!R</w:t>
      </w:r>
      <w:proofErr w:type="gramEnd"/>
      <w:r>
        <w:rPr>
          <w:rStyle w:val="DevConfigGray"/>
          <w:rFonts w:ascii="Arial" w:hAnsi="Arial"/>
          <w:bCs/>
          <w:color w:val="EE0000"/>
          <w:shd w:val="clear" w:color="auto" w:fill="auto"/>
        </w:rPr>
        <w:t>3</w:t>
      </w:r>
      <w:r w:rsidRPr="00A456DD">
        <w:rPr>
          <w:rStyle w:val="DevConfigGray"/>
          <w:rFonts w:ascii="Arial" w:hAnsi="Arial"/>
          <w:bCs/>
          <w:color w:val="EE0000"/>
          <w:shd w:val="clear" w:color="auto" w:fill="auto"/>
        </w:rPr>
        <w:t xml:space="preserve"> - Trouble Ticket #</w:t>
      </w:r>
      <w:r>
        <w:rPr>
          <w:rStyle w:val="DevConfigGray"/>
          <w:rFonts w:ascii="Arial" w:hAnsi="Arial"/>
          <w:bCs/>
          <w:color w:val="EE0000"/>
          <w:shd w:val="clear" w:color="auto" w:fill="auto"/>
        </w:rPr>
        <w:t>2</w:t>
      </w:r>
    </w:p>
    <w:p w14:paraId="13834460" w14:textId="77777777" w:rsidR="00301F7C" w:rsidRDefault="00301F7C" w:rsidP="00301F7C">
      <w:pPr>
        <w:pStyle w:val="CMDRed"/>
        <w:rPr>
          <w:rStyle w:val="DevConfigGray"/>
          <w:b w:val="0"/>
          <w:color w:val="EE0000"/>
          <w:shd w:val="clear" w:color="auto" w:fill="auto"/>
        </w:rPr>
      </w:pPr>
      <w:r>
        <w:rPr>
          <w:rStyle w:val="DevConfigGray"/>
          <w:b w:val="0"/>
          <w:color w:val="EE0000"/>
          <w:shd w:val="clear" w:color="auto" w:fill="auto"/>
        </w:rPr>
        <w:t>tclsh</w:t>
      </w:r>
    </w:p>
    <w:p w14:paraId="2DE2C75B" w14:textId="4C6F53E9"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puts [ open "flash:/enarsi/1.1.3</w:t>
      </w:r>
      <w:r>
        <w:rPr>
          <w:rStyle w:val="DevConfigGray"/>
          <w:b w:val="0"/>
          <w:color w:val="EE0000"/>
          <w:shd w:val="clear" w:color="auto" w:fill="auto"/>
        </w:rPr>
        <w:t>.2</w:t>
      </w:r>
      <w:r w:rsidRPr="005A4528">
        <w:rPr>
          <w:rStyle w:val="DevConfigGray"/>
          <w:b w:val="0"/>
          <w:color w:val="EE0000"/>
          <w:shd w:val="clear" w:color="auto" w:fill="auto"/>
        </w:rPr>
        <w:t>-r</w:t>
      </w:r>
      <w:r>
        <w:rPr>
          <w:rStyle w:val="DevConfigGray"/>
          <w:b w:val="0"/>
          <w:color w:val="EE0000"/>
          <w:shd w:val="clear" w:color="auto" w:fill="auto"/>
        </w:rPr>
        <w:t>3</w:t>
      </w:r>
      <w:r w:rsidRPr="005A4528">
        <w:rPr>
          <w:rStyle w:val="DevConfigGray"/>
          <w:b w:val="0"/>
          <w:color w:val="EE0000"/>
          <w:shd w:val="clear" w:color="auto" w:fill="auto"/>
        </w:rPr>
        <w:t>-config.txt" w+ ] {</w:t>
      </w:r>
    </w:p>
    <w:p w14:paraId="6B89F837"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hostname R3</w:t>
      </w:r>
    </w:p>
    <w:p w14:paraId="27044626" w14:textId="3506F149"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banner motd # This is R3, Trouble Ticket 1.1.3</w:t>
      </w:r>
      <w:r>
        <w:rPr>
          <w:rStyle w:val="DevConfigGray"/>
          <w:b w:val="0"/>
          <w:color w:val="EE0000"/>
          <w:shd w:val="clear" w:color="auto" w:fill="auto"/>
        </w:rPr>
        <w:t>.2</w:t>
      </w:r>
      <w:r w:rsidRPr="005A4528">
        <w:rPr>
          <w:rStyle w:val="DevConfigGray"/>
          <w:b w:val="0"/>
          <w:color w:val="EE0000"/>
          <w:shd w:val="clear" w:color="auto" w:fill="auto"/>
        </w:rPr>
        <w:t xml:space="preserve"> #</w:t>
      </w:r>
    </w:p>
    <w:p w14:paraId="6A03F67F"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enable secret cisco12345</w:t>
      </w:r>
    </w:p>
    <w:p w14:paraId="3514460C"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username admin privilege 15 algorithm-type scrypt secret cisco12345</w:t>
      </w:r>
    </w:p>
    <w:p w14:paraId="65D00104"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lastRenderedPageBreak/>
        <w:t>ipv6 unicast-routing</w:t>
      </w:r>
    </w:p>
    <w:p w14:paraId="77C3DB4E"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interface GigabitEthernet0/0/0</w:t>
      </w:r>
    </w:p>
    <w:p w14:paraId="20BE44C4" w14:textId="04BDE715" w:rsidR="00301F7C" w:rsidRPr="005A4528" w:rsidRDefault="00301F7C" w:rsidP="00301F7C">
      <w:pPr>
        <w:pStyle w:val="CMDRed"/>
        <w:rPr>
          <w:rStyle w:val="DevConfigGray"/>
          <w:b w:val="0"/>
          <w:color w:val="EE0000"/>
          <w:shd w:val="clear" w:color="auto" w:fill="auto"/>
        </w:rPr>
      </w:pPr>
      <w:r>
        <w:rPr>
          <w:rStyle w:val="DevConfigGray"/>
          <w:b w:val="0"/>
          <w:color w:val="EE0000"/>
          <w:shd w:val="clear" w:color="auto" w:fill="auto"/>
        </w:rPr>
        <w:t xml:space="preserve"> </w:t>
      </w:r>
      <w:r w:rsidRPr="005A4528">
        <w:rPr>
          <w:rStyle w:val="DevConfigGray"/>
          <w:b w:val="0"/>
          <w:color w:val="EE0000"/>
          <w:shd w:val="clear" w:color="auto" w:fill="auto"/>
        </w:rPr>
        <w:t>ipv6 address FE80::3</w:t>
      </w:r>
      <w:r w:rsidR="00C33391">
        <w:rPr>
          <w:rStyle w:val="DevConfigGray"/>
          <w:b w:val="0"/>
          <w:color w:val="EE0000"/>
          <w:shd w:val="clear" w:color="auto" w:fill="auto"/>
        </w:rPr>
        <w:t>:1</w:t>
      </w:r>
      <w:r w:rsidRPr="005A4528">
        <w:rPr>
          <w:rStyle w:val="DevConfigGray"/>
          <w:b w:val="0"/>
          <w:color w:val="EE0000"/>
          <w:shd w:val="clear" w:color="auto" w:fill="auto"/>
        </w:rPr>
        <w:t xml:space="preserve"> link-local</w:t>
      </w:r>
    </w:p>
    <w:p w14:paraId="3E60D2BE"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ipv6 address 2001:DB8:0:23::2/64</w:t>
      </w:r>
    </w:p>
    <w:p w14:paraId="23819E10" w14:textId="11CF7A59" w:rsidR="00301F7C" w:rsidRPr="005A4528" w:rsidRDefault="00301F7C" w:rsidP="00301F7C">
      <w:pPr>
        <w:pStyle w:val="CMDRed"/>
        <w:rPr>
          <w:rStyle w:val="DevConfigGray"/>
          <w:b w:val="0"/>
          <w:color w:val="EE0000"/>
          <w:shd w:val="clear" w:color="auto" w:fill="auto"/>
        </w:rPr>
      </w:pPr>
      <w:r>
        <w:rPr>
          <w:rStyle w:val="DevConfigGray"/>
          <w:b w:val="0"/>
          <w:color w:val="EE0000"/>
          <w:shd w:val="clear" w:color="auto" w:fill="auto"/>
        </w:rPr>
        <w:t xml:space="preserve"> </w:t>
      </w:r>
      <w:r w:rsidRPr="005A4528">
        <w:rPr>
          <w:rStyle w:val="DevConfigGray"/>
          <w:b w:val="0"/>
          <w:color w:val="EE0000"/>
          <w:shd w:val="clear" w:color="auto" w:fill="auto"/>
        </w:rPr>
        <w:t>no shutdown</w:t>
      </w:r>
    </w:p>
    <w:p w14:paraId="3E9999E3"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interface GigabitEthernet0/0/1</w:t>
      </w:r>
    </w:p>
    <w:p w14:paraId="252DF72A" w14:textId="23597104" w:rsidR="00301F7C" w:rsidRPr="005A4528" w:rsidRDefault="00301F7C" w:rsidP="00301F7C">
      <w:pPr>
        <w:pStyle w:val="CMDRed"/>
        <w:rPr>
          <w:rStyle w:val="DevConfigGray"/>
          <w:b w:val="0"/>
          <w:color w:val="EE0000"/>
          <w:shd w:val="clear" w:color="auto" w:fill="auto"/>
        </w:rPr>
      </w:pPr>
      <w:r>
        <w:rPr>
          <w:rStyle w:val="DevConfigGray"/>
          <w:b w:val="0"/>
          <w:color w:val="EE0000"/>
          <w:shd w:val="clear" w:color="auto" w:fill="auto"/>
        </w:rPr>
        <w:t xml:space="preserve"> </w:t>
      </w:r>
      <w:r w:rsidRPr="005A4528">
        <w:rPr>
          <w:rStyle w:val="DevConfigGray"/>
          <w:b w:val="0"/>
          <w:color w:val="EE0000"/>
          <w:shd w:val="clear" w:color="auto" w:fill="auto"/>
        </w:rPr>
        <w:t>ipv6 address FE80::3</w:t>
      </w:r>
      <w:r w:rsidR="00C33391">
        <w:rPr>
          <w:rStyle w:val="DevConfigGray"/>
          <w:b w:val="0"/>
          <w:color w:val="EE0000"/>
          <w:shd w:val="clear" w:color="auto" w:fill="auto"/>
        </w:rPr>
        <w:t>:2</w:t>
      </w:r>
      <w:r w:rsidRPr="005A4528">
        <w:rPr>
          <w:rStyle w:val="DevConfigGray"/>
          <w:b w:val="0"/>
          <w:color w:val="EE0000"/>
          <w:shd w:val="clear" w:color="auto" w:fill="auto"/>
        </w:rPr>
        <w:t xml:space="preserve"> link-local</w:t>
      </w:r>
    </w:p>
    <w:p w14:paraId="6F6FC006"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ipv6 address 2001:DB8:0:3::1/64</w:t>
      </w:r>
    </w:p>
    <w:p w14:paraId="2D26A81B" w14:textId="763DB524" w:rsidR="00301F7C" w:rsidRPr="005A4528" w:rsidRDefault="00301F7C" w:rsidP="00301F7C">
      <w:pPr>
        <w:pStyle w:val="CMDRed"/>
        <w:rPr>
          <w:rStyle w:val="DevConfigGray"/>
          <w:b w:val="0"/>
          <w:color w:val="EE0000"/>
          <w:shd w:val="clear" w:color="auto" w:fill="auto"/>
        </w:rPr>
      </w:pPr>
      <w:r>
        <w:rPr>
          <w:rStyle w:val="DevConfigGray"/>
          <w:b w:val="0"/>
          <w:color w:val="EE0000"/>
          <w:shd w:val="clear" w:color="auto" w:fill="auto"/>
        </w:rPr>
        <w:t xml:space="preserve"> </w:t>
      </w:r>
      <w:r w:rsidRPr="005A4528">
        <w:rPr>
          <w:rStyle w:val="DevConfigGray"/>
          <w:b w:val="0"/>
          <w:color w:val="EE0000"/>
          <w:shd w:val="clear" w:color="auto" w:fill="auto"/>
        </w:rPr>
        <w:t>no shutdown</w:t>
      </w:r>
    </w:p>
    <w:p w14:paraId="3F0BEC73"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interface Serial0/1/0</w:t>
      </w:r>
    </w:p>
    <w:p w14:paraId="4D1913F5" w14:textId="01838AAC" w:rsidR="00301F7C" w:rsidRPr="005A4528" w:rsidRDefault="00301F7C" w:rsidP="00301F7C">
      <w:pPr>
        <w:pStyle w:val="CMDRed"/>
        <w:rPr>
          <w:rStyle w:val="DevConfigGray"/>
          <w:b w:val="0"/>
          <w:color w:val="EE0000"/>
          <w:shd w:val="clear" w:color="auto" w:fill="auto"/>
        </w:rPr>
      </w:pPr>
      <w:r>
        <w:rPr>
          <w:rStyle w:val="DevConfigGray"/>
          <w:b w:val="0"/>
          <w:color w:val="EE0000"/>
          <w:shd w:val="clear" w:color="auto" w:fill="auto"/>
        </w:rPr>
        <w:t xml:space="preserve"> </w:t>
      </w:r>
      <w:r w:rsidRPr="005A4528">
        <w:rPr>
          <w:rStyle w:val="DevConfigGray"/>
          <w:b w:val="0"/>
          <w:color w:val="EE0000"/>
          <w:shd w:val="clear" w:color="auto" w:fill="auto"/>
        </w:rPr>
        <w:t>ipv6 address FE80::3</w:t>
      </w:r>
      <w:r w:rsidR="00C33391">
        <w:rPr>
          <w:rStyle w:val="DevConfigGray"/>
          <w:b w:val="0"/>
          <w:color w:val="EE0000"/>
          <w:shd w:val="clear" w:color="auto" w:fill="auto"/>
        </w:rPr>
        <w:t>:3</w:t>
      </w:r>
      <w:r w:rsidRPr="005A4528">
        <w:rPr>
          <w:rStyle w:val="DevConfigGray"/>
          <w:b w:val="0"/>
          <w:color w:val="EE0000"/>
          <w:shd w:val="clear" w:color="auto" w:fill="auto"/>
        </w:rPr>
        <w:t xml:space="preserve"> link-local</w:t>
      </w:r>
    </w:p>
    <w:p w14:paraId="561F8C99"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ipv6 address 2001:DB8:0:13::2/64</w:t>
      </w:r>
    </w:p>
    <w:p w14:paraId="1361A752" w14:textId="1570BEC8" w:rsidR="00301F7C" w:rsidRPr="005A4528" w:rsidRDefault="00301F7C" w:rsidP="00301F7C">
      <w:pPr>
        <w:pStyle w:val="CMDRed"/>
        <w:rPr>
          <w:rStyle w:val="DevConfigGray"/>
          <w:b w:val="0"/>
          <w:color w:val="EE0000"/>
          <w:shd w:val="clear" w:color="auto" w:fill="auto"/>
        </w:rPr>
      </w:pPr>
      <w:r>
        <w:rPr>
          <w:rStyle w:val="DevConfigGray"/>
          <w:b w:val="0"/>
          <w:color w:val="EE0000"/>
          <w:shd w:val="clear" w:color="auto" w:fill="auto"/>
        </w:rPr>
        <w:t xml:space="preserve"> </w:t>
      </w:r>
      <w:r w:rsidRPr="005A4528">
        <w:rPr>
          <w:rStyle w:val="DevConfigGray"/>
          <w:b w:val="0"/>
          <w:color w:val="EE0000"/>
          <w:shd w:val="clear" w:color="auto" w:fill="auto"/>
        </w:rPr>
        <w:t>no shutdown</w:t>
      </w:r>
    </w:p>
    <w:p w14:paraId="13061AFD"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ipv6 route 2001:DB8:0:1::/64 2001:DB8:0:13::1 12</w:t>
      </w:r>
    </w:p>
    <w:p w14:paraId="6C461740"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ipv6 route 2001:DB8:0:1::/64 2001:DB8:0:23::1 10</w:t>
      </w:r>
    </w:p>
    <w:p w14:paraId="57F6ED0E"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line con 0</w:t>
      </w:r>
    </w:p>
    <w:p w14:paraId="36F12733"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exec-timeout 0 0</w:t>
      </w:r>
    </w:p>
    <w:p w14:paraId="5C79A5B2"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logging synchronous</w:t>
      </w:r>
    </w:p>
    <w:p w14:paraId="41D67328"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exit</w:t>
      </w:r>
    </w:p>
    <w:p w14:paraId="5B0CA909"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line vty 0 4</w:t>
      </w:r>
    </w:p>
    <w:p w14:paraId="0FBDA081"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login local</w:t>
      </w:r>
    </w:p>
    <w:p w14:paraId="78C32D5B"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transport input telnet</w:t>
      </w:r>
    </w:p>
    <w:p w14:paraId="72AFFA9C"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exit</w:t>
      </w:r>
    </w:p>
    <w:p w14:paraId="642E2AEE"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alias exec reset.now tclsh flash:/enarsi/reset.tcl</w:t>
      </w:r>
    </w:p>
    <w:p w14:paraId="5A31DAD4"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end</w:t>
      </w:r>
    </w:p>
    <w:p w14:paraId="45A4E636"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w:t>
      </w:r>
    </w:p>
    <w:p w14:paraId="62206E5F"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tclquit</w:t>
      </w:r>
    </w:p>
    <w:p w14:paraId="1791A48C" w14:textId="6C4B5DD1" w:rsidR="00EA2D9C" w:rsidRPr="005917FE" w:rsidRDefault="00EA2D9C" w:rsidP="005917FE">
      <w:pPr>
        <w:pStyle w:val="Heading1Red"/>
        <w:rPr>
          <w:rStyle w:val="DevConfigGray"/>
          <w:rFonts w:ascii="Arial" w:hAnsi="Arial"/>
          <w:b/>
          <w:color w:val="EE0000"/>
          <w:sz w:val="26"/>
          <w:shd w:val="clear" w:color="auto" w:fill="auto"/>
        </w:rPr>
      </w:pPr>
      <w:r>
        <w:rPr>
          <w:rStyle w:val="DevConfigGray"/>
          <w:rFonts w:ascii="Arial" w:hAnsi="Arial"/>
          <w:b/>
          <w:color w:val="EE0000"/>
          <w:sz w:val="26"/>
          <w:shd w:val="clear" w:color="auto" w:fill="auto"/>
        </w:rPr>
        <w:t>D1 Configuration File Scripts</w:t>
      </w:r>
    </w:p>
    <w:p w14:paraId="03648B55" w14:textId="0208FF47" w:rsidR="005A4528" w:rsidRPr="00A456DD" w:rsidRDefault="00301F7C" w:rsidP="005917FE">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005A4528">
        <w:rPr>
          <w:rStyle w:val="DevConfigGray"/>
          <w:rFonts w:ascii="Arial" w:hAnsi="Arial"/>
          <w:bCs/>
          <w:color w:val="EE0000"/>
          <w:shd w:val="clear" w:color="auto" w:fill="auto"/>
        </w:rPr>
        <w:t>D</w:t>
      </w:r>
      <w:proofErr w:type="gramEnd"/>
      <w:r w:rsidR="005A4528">
        <w:rPr>
          <w:rStyle w:val="DevConfigGray"/>
          <w:rFonts w:ascii="Arial" w:hAnsi="Arial"/>
          <w:bCs/>
          <w:color w:val="EE0000"/>
          <w:shd w:val="clear" w:color="auto" w:fill="auto"/>
        </w:rPr>
        <w:t>1</w:t>
      </w:r>
      <w:r w:rsidR="005A4528" w:rsidRPr="00A456DD">
        <w:rPr>
          <w:rStyle w:val="DevConfigGray"/>
          <w:rFonts w:ascii="Arial" w:hAnsi="Arial"/>
          <w:bCs/>
          <w:color w:val="EE0000"/>
          <w:shd w:val="clear" w:color="auto" w:fill="auto"/>
        </w:rPr>
        <w:t xml:space="preserve"> - Trouble Ticket #</w:t>
      </w:r>
      <w:r>
        <w:rPr>
          <w:rStyle w:val="DevConfigGray"/>
          <w:rFonts w:ascii="Arial" w:hAnsi="Arial"/>
          <w:bCs/>
          <w:color w:val="EE0000"/>
          <w:shd w:val="clear" w:color="auto" w:fill="auto"/>
        </w:rPr>
        <w:t>1</w:t>
      </w:r>
    </w:p>
    <w:p w14:paraId="0E8F62C1"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tclsh</w:t>
      </w:r>
    </w:p>
    <w:p w14:paraId="2DCC4E1F" w14:textId="21CC4BED"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puts [ open "flash:/enarsi/1.1.3</w:t>
      </w:r>
      <w:r w:rsidR="00301F7C">
        <w:rPr>
          <w:rStyle w:val="DevConfigGray"/>
          <w:b w:val="0"/>
          <w:color w:val="EE0000"/>
          <w:shd w:val="clear" w:color="auto" w:fill="auto"/>
        </w:rPr>
        <w:t>.1</w:t>
      </w:r>
      <w:r w:rsidRPr="005A4528">
        <w:rPr>
          <w:rStyle w:val="DevConfigGray"/>
          <w:b w:val="0"/>
          <w:color w:val="EE0000"/>
          <w:shd w:val="clear" w:color="auto" w:fill="auto"/>
        </w:rPr>
        <w:t>-d1-config.txt" w+ ] {</w:t>
      </w:r>
    </w:p>
    <w:p w14:paraId="11DDC418" w14:textId="2424B07E" w:rsid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hostname D1</w:t>
      </w:r>
    </w:p>
    <w:p w14:paraId="2E93A10D" w14:textId="0707CD28" w:rsidR="00A5286E" w:rsidRDefault="00A5286E" w:rsidP="005A4528">
      <w:pPr>
        <w:pStyle w:val="CMDRed"/>
        <w:rPr>
          <w:rStyle w:val="DevConfigGray"/>
          <w:b w:val="0"/>
          <w:color w:val="EE0000"/>
          <w:shd w:val="clear" w:color="auto" w:fill="auto"/>
        </w:rPr>
      </w:pPr>
      <w:r>
        <w:rPr>
          <w:rStyle w:val="DevConfigGray"/>
          <w:b w:val="0"/>
          <w:color w:val="EE0000"/>
          <w:shd w:val="clear" w:color="auto" w:fill="auto"/>
        </w:rPr>
        <w:t>vlan 10</w:t>
      </w:r>
    </w:p>
    <w:p w14:paraId="51563DBD" w14:textId="67C1FC23" w:rsidR="00A5286E" w:rsidRPr="005A4528" w:rsidRDefault="00A5286E" w:rsidP="005A4528">
      <w:pPr>
        <w:pStyle w:val="CMDRed"/>
        <w:rPr>
          <w:rStyle w:val="DevConfigGray"/>
          <w:b w:val="0"/>
          <w:color w:val="EE0000"/>
          <w:shd w:val="clear" w:color="auto" w:fill="auto"/>
        </w:rPr>
      </w:pPr>
      <w:r>
        <w:rPr>
          <w:rStyle w:val="DevConfigGray"/>
          <w:b w:val="0"/>
          <w:color w:val="EE0000"/>
          <w:shd w:val="clear" w:color="auto" w:fill="auto"/>
        </w:rPr>
        <w:t>name Data</w:t>
      </w:r>
    </w:p>
    <w:p w14:paraId="03B8957A" w14:textId="77658240"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banner motd # This is D1, Trouble Ticket 1.1.3</w:t>
      </w:r>
      <w:r w:rsidR="00301F7C">
        <w:rPr>
          <w:rStyle w:val="DevConfigGray"/>
          <w:b w:val="0"/>
          <w:color w:val="EE0000"/>
          <w:shd w:val="clear" w:color="auto" w:fill="auto"/>
        </w:rPr>
        <w:t>.1</w:t>
      </w:r>
      <w:r w:rsidRPr="005A4528">
        <w:rPr>
          <w:rStyle w:val="DevConfigGray"/>
          <w:b w:val="0"/>
          <w:color w:val="EE0000"/>
          <w:shd w:val="clear" w:color="auto" w:fill="auto"/>
        </w:rPr>
        <w:t xml:space="preserve"> #</w:t>
      </w:r>
    </w:p>
    <w:p w14:paraId="5B4B2B1B"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enable secret cisco12345</w:t>
      </w:r>
    </w:p>
    <w:p w14:paraId="6DC19714"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username admin privilege 15 algorithm-type scrypt secret cisco12345</w:t>
      </w:r>
    </w:p>
    <w:p w14:paraId="36CDC62A"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interface range g1/0/1 - 24</w:t>
      </w:r>
    </w:p>
    <w:p w14:paraId="0F380251"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switchport mode access</w:t>
      </w:r>
    </w:p>
    <w:p w14:paraId="72BD94B8"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shutdown</w:t>
      </w:r>
    </w:p>
    <w:p w14:paraId="6DFF58FE"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exit</w:t>
      </w:r>
    </w:p>
    <w:p w14:paraId="7805F5BE"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interface g1/0/11</w:t>
      </w:r>
    </w:p>
    <w:p w14:paraId="17B16267"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switchport mode access</w:t>
      </w:r>
    </w:p>
    <w:p w14:paraId="0B18BDF2"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switchport access vlan 10</w:t>
      </w:r>
    </w:p>
    <w:p w14:paraId="4F3BAD0D"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lastRenderedPageBreak/>
        <w:t xml:space="preserve"> no shutdown</w:t>
      </w:r>
    </w:p>
    <w:p w14:paraId="3F6AB825"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exit</w:t>
      </w:r>
    </w:p>
    <w:p w14:paraId="7C2736E8"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interface range g1/0/23-24</w:t>
      </w:r>
    </w:p>
    <w:p w14:paraId="07726FD3"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switchport mode access</w:t>
      </w:r>
    </w:p>
    <w:p w14:paraId="4C38A9C6"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switchport access vlan 10</w:t>
      </w:r>
    </w:p>
    <w:p w14:paraId="34D5ECA5"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no shutdown</w:t>
      </w:r>
    </w:p>
    <w:p w14:paraId="0DE43602"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exit</w:t>
      </w:r>
    </w:p>
    <w:p w14:paraId="06F8A9D2"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interface vlan 10</w:t>
      </w:r>
    </w:p>
    <w:p w14:paraId="0C978E85"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ip address 10.10.1.2 255.255.255.0</w:t>
      </w:r>
    </w:p>
    <w:p w14:paraId="2D4344C2"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no shutdown</w:t>
      </w:r>
    </w:p>
    <w:p w14:paraId="08B1820C"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exit</w:t>
      </w:r>
    </w:p>
    <w:p w14:paraId="1CD6C959"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ip default-gateway 10.10.1.1</w:t>
      </w:r>
    </w:p>
    <w:p w14:paraId="76F71DA4"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line con 0</w:t>
      </w:r>
    </w:p>
    <w:p w14:paraId="01391345"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exec-timeout 0 0</w:t>
      </w:r>
    </w:p>
    <w:p w14:paraId="05A4E6C2"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logging synchronous</w:t>
      </w:r>
    </w:p>
    <w:p w14:paraId="223545CB"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exit</w:t>
      </w:r>
    </w:p>
    <w:p w14:paraId="70C34D40"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line vty 0 15</w:t>
      </w:r>
    </w:p>
    <w:p w14:paraId="0F777C43"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login local</w:t>
      </w:r>
    </w:p>
    <w:p w14:paraId="75E6D6B3"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transport input telnet</w:t>
      </w:r>
    </w:p>
    <w:p w14:paraId="33C7925B"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exit</w:t>
      </w:r>
    </w:p>
    <w:p w14:paraId="0A467452"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alias exec reset.now tclsh flash:/enarsi/reset.tcl</w:t>
      </w:r>
    </w:p>
    <w:p w14:paraId="4BE9174D"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end</w:t>
      </w:r>
    </w:p>
    <w:p w14:paraId="482FB093"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w:t>
      </w:r>
    </w:p>
    <w:p w14:paraId="6895DBCE"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tclquit</w:t>
      </w:r>
    </w:p>
    <w:p w14:paraId="0A773D5B" w14:textId="69CE7530" w:rsidR="00301F7C" w:rsidRPr="00A456DD" w:rsidRDefault="00301F7C" w:rsidP="005917FE">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!D</w:t>
      </w:r>
      <w:proofErr w:type="gramEnd"/>
      <w:r>
        <w:rPr>
          <w:rStyle w:val="DevConfigGray"/>
          <w:rFonts w:ascii="Arial" w:hAnsi="Arial"/>
          <w:bCs/>
          <w:color w:val="EE0000"/>
          <w:shd w:val="clear" w:color="auto" w:fill="auto"/>
        </w:rPr>
        <w:t>1</w:t>
      </w:r>
      <w:r w:rsidRPr="00A456DD">
        <w:rPr>
          <w:rStyle w:val="DevConfigGray"/>
          <w:rFonts w:ascii="Arial" w:hAnsi="Arial"/>
          <w:bCs/>
          <w:color w:val="EE0000"/>
          <w:shd w:val="clear" w:color="auto" w:fill="auto"/>
        </w:rPr>
        <w:t xml:space="preserve"> - Trouble Ticket #</w:t>
      </w:r>
      <w:r>
        <w:rPr>
          <w:rStyle w:val="DevConfigGray"/>
          <w:rFonts w:ascii="Arial" w:hAnsi="Arial"/>
          <w:bCs/>
          <w:color w:val="EE0000"/>
          <w:shd w:val="clear" w:color="auto" w:fill="auto"/>
        </w:rPr>
        <w:t>2</w:t>
      </w:r>
    </w:p>
    <w:p w14:paraId="1B79836F"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tclsh</w:t>
      </w:r>
    </w:p>
    <w:p w14:paraId="1FB3F5B8" w14:textId="78A6D543"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puts [ open "flash:/enarsi/1.1.3</w:t>
      </w:r>
      <w:r>
        <w:rPr>
          <w:rStyle w:val="DevConfigGray"/>
          <w:b w:val="0"/>
          <w:color w:val="EE0000"/>
          <w:shd w:val="clear" w:color="auto" w:fill="auto"/>
        </w:rPr>
        <w:t>.2</w:t>
      </w:r>
      <w:r w:rsidRPr="005A4528">
        <w:rPr>
          <w:rStyle w:val="DevConfigGray"/>
          <w:b w:val="0"/>
          <w:color w:val="EE0000"/>
          <w:shd w:val="clear" w:color="auto" w:fill="auto"/>
        </w:rPr>
        <w:t>-d1-config.txt" w+ ] {</w:t>
      </w:r>
    </w:p>
    <w:p w14:paraId="55E656C1" w14:textId="77777777" w:rsidR="00301F7C"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hostname D1</w:t>
      </w:r>
    </w:p>
    <w:p w14:paraId="009B0BD3" w14:textId="77777777" w:rsidR="00301F7C" w:rsidRDefault="00301F7C" w:rsidP="00301F7C">
      <w:pPr>
        <w:pStyle w:val="CMDRed"/>
        <w:rPr>
          <w:rStyle w:val="DevConfigGray"/>
          <w:b w:val="0"/>
          <w:color w:val="EE0000"/>
          <w:shd w:val="clear" w:color="auto" w:fill="auto"/>
        </w:rPr>
      </w:pPr>
      <w:r>
        <w:rPr>
          <w:rStyle w:val="DevConfigGray"/>
          <w:b w:val="0"/>
          <w:color w:val="EE0000"/>
          <w:shd w:val="clear" w:color="auto" w:fill="auto"/>
        </w:rPr>
        <w:t>vlan 10</w:t>
      </w:r>
    </w:p>
    <w:p w14:paraId="57214BBB" w14:textId="77777777" w:rsidR="00301F7C" w:rsidRPr="005A4528" w:rsidRDefault="00301F7C" w:rsidP="00301F7C">
      <w:pPr>
        <w:pStyle w:val="CMDRed"/>
        <w:rPr>
          <w:rStyle w:val="DevConfigGray"/>
          <w:b w:val="0"/>
          <w:color w:val="EE0000"/>
          <w:shd w:val="clear" w:color="auto" w:fill="auto"/>
        </w:rPr>
      </w:pPr>
      <w:r>
        <w:rPr>
          <w:rStyle w:val="DevConfigGray"/>
          <w:b w:val="0"/>
          <w:color w:val="EE0000"/>
          <w:shd w:val="clear" w:color="auto" w:fill="auto"/>
        </w:rPr>
        <w:t>name Data</w:t>
      </w:r>
    </w:p>
    <w:p w14:paraId="336339F9" w14:textId="307996F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banner motd # This is D1, Trouble Ticket 1.1.3</w:t>
      </w:r>
      <w:r>
        <w:rPr>
          <w:rStyle w:val="DevConfigGray"/>
          <w:b w:val="0"/>
          <w:color w:val="EE0000"/>
          <w:shd w:val="clear" w:color="auto" w:fill="auto"/>
        </w:rPr>
        <w:t>.2</w:t>
      </w:r>
      <w:r w:rsidRPr="005A4528">
        <w:rPr>
          <w:rStyle w:val="DevConfigGray"/>
          <w:b w:val="0"/>
          <w:color w:val="EE0000"/>
          <w:shd w:val="clear" w:color="auto" w:fill="auto"/>
        </w:rPr>
        <w:t xml:space="preserve"> #</w:t>
      </w:r>
    </w:p>
    <w:p w14:paraId="00B3E020"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enable secret cisco12345</w:t>
      </w:r>
    </w:p>
    <w:p w14:paraId="0FA9D6DD"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username admin privilege 15 algorithm-type scrypt secret cisco12345</w:t>
      </w:r>
    </w:p>
    <w:p w14:paraId="01A48859"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interface range g1/0/1 - 24</w:t>
      </w:r>
    </w:p>
    <w:p w14:paraId="200F75D2"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switchport mode access</w:t>
      </w:r>
    </w:p>
    <w:p w14:paraId="0C27ACF5"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shutdown</w:t>
      </w:r>
    </w:p>
    <w:p w14:paraId="6922E80D"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exit</w:t>
      </w:r>
    </w:p>
    <w:p w14:paraId="7B2D2BA3"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interface g1/0/11</w:t>
      </w:r>
    </w:p>
    <w:p w14:paraId="0EF00228"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switchport mode access</w:t>
      </w:r>
    </w:p>
    <w:p w14:paraId="288F686A"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switchport access vlan 10</w:t>
      </w:r>
    </w:p>
    <w:p w14:paraId="20A5609C"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no shutdown</w:t>
      </w:r>
    </w:p>
    <w:p w14:paraId="0377F9B2"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exit</w:t>
      </w:r>
    </w:p>
    <w:p w14:paraId="2CB2DDE8"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interface range g1/0/23-24</w:t>
      </w:r>
    </w:p>
    <w:p w14:paraId="64F7E89E"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switchport mode access</w:t>
      </w:r>
    </w:p>
    <w:p w14:paraId="15A3DF5A"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switchport access vlan 10</w:t>
      </w:r>
    </w:p>
    <w:p w14:paraId="4ABC2D07"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lastRenderedPageBreak/>
        <w:t xml:space="preserve"> no shutdown</w:t>
      </w:r>
    </w:p>
    <w:p w14:paraId="30183B43"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exit</w:t>
      </w:r>
    </w:p>
    <w:p w14:paraId="2CA64B63"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interface vlan 10</w:t>
      </w:r>
    </w:p>
    <w:p w14:paraId="02A6EAD6"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ip address 10.10.1.2 255.255.255.0</w:t>
      </w:r>
    </w:p>
    <w:p w14:paraId="588BCD5C"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no shutdown</w:t>
      </w:r>
    </w:p>
    <w:p w14:paraId="0652366B"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exit</w:t>
      </w:r>
    </w:p>
    <w:p w14:paraId="1AFE51E2"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ip default-gateway 10.10.1.1</w:t>
      </w:r>
    </w:p>
    <w:p w14:paraId="2998089F"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line con 0</w:t>
      </w:r>
    </w:p>
    <w:p w14:paraId="488F741C"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exec-timeout 0 0</w:t>
      </w:r>
    </w:p>
    <w:p w14:paraId="4266206D"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logging synchronous</w:t>
      </w:r>
    </w:p>
    <w:p w14:paraId="62F6CFA9"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exit</w:t>
      </w:r>
    </w:p>
    <w:p w14:paraId="31896CF9"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line vty 0 15</w:t>
      </w:r>
    </w:p>
    <w:p w14:paraId="0026597D"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login local</w:t>
      </w:r>
    </w:p>
    <w:p w14:paraId="5A43B965"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transport input telnet</w:t>
      </w:r>
    </w:p>
    <w:p w14:paraId="732C3F3E"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exit</w:t>
      </w:r>
    </w:p>
    <w:p w14:paraId="038316CD"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alias exec reset.now tclsh flash:/enarsi/reset.tcl</w:t>
      </w:r>
    </w:p>
    <w:p w14:paraId="570E71E4"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end</w:t>
      </w:r>
    </w:p>
    <w:p w14:paraId="6034133D"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w:t>
      </w:r>
    </w:p>
    <w:p w14:paraId="48D2FC14"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tclquit</w:t>
      </w:r>
    </w:p>
    <w:p w14:paraId="71B85603" w14:textId="26934313" w:rsidR="005A4528" w:rsidRPr="005917FE" w:rsidRDefault="005A4528" w:rsidP="005917FE">
      <w:pPr>
        <w:pStyle w:val="Heading1Red"/>
        <w:rPr>
          <w:rStyle w:val="DevConfigGray"/>
          <w:rFonts w:ascii="Arial" w:hAnsi="Arial"/>
          <w:b/>
          <w:color w:val="EE0000"/>
          <w:sz w:val="26"/>
          <w:shd w:val="clear" w:color="auto" w:fill="auto"/>
        </w:rPr>
      </w:pPr>
      <w:r w:rsidRPr="005917FE">
        <w:rPr>
          <w:rStyle w:val="DevConfigGray"/>
          <w:rFonts w:ascii="Arial" w:hAnsi="Arial"/>
          <w:b/>
          <w:color w:val="EE0000"/>
          <w:sz w:val="26"/>
          <w:shd w:val="clear" w:color="auto" w:fill="auto"/>
        </w:rPr>
        <w:t>D2 Configuration File Scripts</w:t>
      </w:r>
    </w:p>
    <w:p w14:paraId="7954BB45" w14:textId="657915A3" w:rsidR="005A4528" w:rsidRPr="00A456DD" w:rsidRDefault="00301F7C" w:rsidP="005917FE">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005A4528">
        <w:rPr>
          <w:rStyle w:val="DevConfigGray"/>
          <w:rFonts w:ascii="Arial" w:hAnsi="Arial"/>
          <w:bCs/>
          <w:color w:val="EE0000"/>
          <w:shd w:val="clear" w:color="auto" w:fill="auto"/>
        </w:rPr>
        <w:t>D</w:t>
      </w:r>
      <w:proofErr w:type="gramEnd"/>
      <w:r w:rsidR="005A4528">
        <w:rPr>
          <w:rStyle w:val="DevConfigGray"/>
          <w:rFonts w:ascii="Arial" w:hAnsi="Arial"/>
          <w:bCs/>
          <w:color w:val="EE0000"/>
          <w:shd w:val="clear" w:color="auto" w:fill="auto"/>
        </w:rPr>
        <w:t>2</w:t>
      </w:r>
      <w:r w:rsidR="005A4528" w:rsidRPr="00A456DD">
        <w:rPr>
          <w:rStyle w:val="DevConfigGray"/>
          <w:rFonts w:ascii="Arial" w:hAnsi="Arial"/>
          <w:bCs/>
          <w:color w:val="EE0000"/>
          <w:shd w:val="clear" w:color="auto" w:fill="auto"/>
        </w:rPr>
        <w:t xml:space="preserve"> - Trouble Ticket #</w:t>
      </w:r>
      <w:r>
        <w:rPr>
          <w:rStyle w:val="DevConfigGray"/>
          <w:rFonts w:ascii="Arial" w:hAnsi="Arial"/>
          <w:bCs/>
          <w:color w:val="EE0000"/>
          <w:shd w:val="clear" w:color="auto" w:fill="auto"/>
        </w:rPr>
        <w:t>1</w:t>
      </w:r>
    </w:p>
    <w:p w14:paraId="072AB359"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tclsh</w:t>
      </w:r>
    </w:p>
    <w:p w14:paraId="0C2F0D37" w14:textId="1CF8879B"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put</w:t>
      </w:r>
      <w:r>
        <w:rPr>
          <w:rStyle w:val="DevConfigGray"/>
          <w:b w:val="0"/>
          <w:color w:val="EE0000"/>
          <w:shd w:val="clear" w:color="auto" w:fill="auto"/>
        </w:rPr>
        <w:t>s [ open "flash:/enarsi/1.1.3</w:t>
      </w:r>
      <w:r w:rsidR="00301F7C">
        <w:rPr>
          <w:rStyle w:val="DevConfigGray"/>
          <w:b w:val="0"/>
          <w:color w:val="EE0000"/>
          <w:shd w:val="clear" w:color="auto" w:fill="auto"/>
        </w:rPr>
        <w:t>.1</w:t>
      </w:r>
      <w:r>
        <w:rPr>
          <w:rStyle w:val="DevConfigGray"/>
          <w:b w:val="0"/>
          <w:color w:val="EE0000"/>
          <w:shd w:val="clear" w:color="auto" w:fill="auto"/>
        </w:rPr>
        <w:t>-d2</w:t>
      </w:r>
      <w:r w:rsidRPr="005A4528">
        <w:rPr>
          <w:rStyle w:val="DevConfigGray"/>
          <w:b w:val="0"/>
          <w:color w:val="EE0000"/>
          <w:shd w:val="clear" w:color="auto" w:fill="auto"/>
        </w:rPr>
        <w:t>-config.txt" w+ ] {</w:t>
      </w:r>
    </w:p>
    <w:p w14:paraId="041AAD15"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hostname D2</w:t>
      </w:r>
    </w:p>
    <w:p w14:paraId="0E6EB7A7" w14:textId="42DC4A0B"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banner </w:t>
      </w:r>
      <w:proofErr w:type="spellStart"/>
      <w:r w:rsidRPr="005A4528">
        <w:rPr>
          <w:rStyle w:val="DevConfigGray"/>
          <w:b w:val="0"/>
          <w:color w:val="EE0000"/>
          <w:shd w:val="clear" w:color="auto" w:fill="auto"/>
        </w:rPr>
        <w:t>motd</w:t>
      </w:r>
      <w:proofErr w:type="spellEnd"/>
      <w:r w:rsidRPr="005A4528">
        <w:rPr>
          <w:rStyle w:val="DevConfigGray"/>
          <w:b w:val="0"/>
          <w:color w:val="EE0000"/>
          <w:shd w:val="clear" w:color="auto" w:fill="auto"/>
        </w:rPr>
        <w:t xml:space="preserve"> # This is D2, Trouble Ticket 1.1.3</w:t>
      </w:r>
      <w:r w:rsidR="00301F7C">
        <w:rPr>
          <w:rStyle w:val="DevConfigGray"/>
          <w:b w:val="0"/>
          <w:color w:val="EE0000"/>
          <w:shd w:val="clear" w:color="auto" w:fill="auto"/>
        </w:rPr>
        <w:t>.1</w:t>
      </w:r>
      <w:r w:rsidRPr="005A4528">
        <w:rPr>
          <w:rStyle w:val="DevConfigGray"/>
          <w:b w:val="0"/>
          <w:color w:val="EE0000"/>
          <w:shd w:val="clear" w:color="auto" w:fill="auto"/>
        </w:rPr>
        <w:t xml:space="preserve"> #</w:t>
      </w:r>
    </w:p>
    <w:p w14:paraId="48883DE9"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enable secret cisco12345</w:t>
      </w:r>
    </w:p>
    <w:p w14:paraId="2DBBEEFC"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username admin privilege 15 algorithm-type scrypt secret cisco12345</w:t>
      </w:r>
    </w:p>
    <w:p w14:paraId="1DCBFD22"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interface range g1/0/1 - 24</w:t>
      </w:r>
    </w:p>
    <w:p w14:paraId="35BAD50C"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switchport mode access</w:t>
      </w:r>
    </w:p>
    <w:p w14:paraId="5B8C0313"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shutdown</w:t>
      </w:r>
    </w:p>
    <w:p w14:paraId="255EE850"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exit</w:t>
      </w:r>
    </w:p>
    <w:p w14:paraId="45031AEE"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interface g1/0/11</w:t>
      </w:r>
    </w:p>
    <w:p w14:paraId="232CFC72"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switchport mode access</w:t>
      </w:r>
    </w:p>
    <w:p w14:paraId="0FDD6F0B"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switchport access vlan 10</w:t>
      </w:r>
    </w:p>
    <w:p w14:paraId="3CF9B35E"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no shutdown</w:t>
      </w:r>
    </w:p>
    <w:p w14:paraId="5262E3BB"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exit</w:t>
      </w:r>
    </w:p>
    <w:p w14:paraId="36C75AD2"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interface range g1/0/23-24</w:t>
      </w:r>
    </w:p>
    <w:p w14:paraId="18F3F49F"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switchport mode access</w:t>
      </w:r>
    </w:p>
    <w:p w14:paraId="61FC326E"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switchport access vlan 10</w:t>
      </w:r>
    </w:p>
    <w:p w14:paraId="2327886B"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no shutdown</w:t>
      </w:r>
    </w:p>
    <w:p w14:paraId="3EA93E46"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exit</w:t>
      </w:r>
    </w:p>
    <w:p w14:paraId="7DC6CF41"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interface vlan 10</w:t>
      </w:r>
    </w:p>
    <w:p w14:paraId="4F09E9EC"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ip address 10.10.3.2 255.255.255.0</w:t>
      </w:r>
    </w:p>
    <w:p w14:paraId="4A5FDF92"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no shutdown</w:t>
      </w:r>
    </w:p>
    <w:p w14:paraId="5B10BFE6"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lastRenderedPageBreak/>
        <w:t xml:space="preserve"> exit</w:t>
      </w:r>
    </w:p>
    <w:p w14:paraId="2C9ECEEB"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ip default-gateway 10.10.3.1</w:t>
      </w:r>
    </w:p>
    <w:p w14:paraId="6374EA94"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line con 0</w:t>
      </w:r>
    </w:p>
    <w:p w14:paraId="17582E79"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exec-timeout 0 0</w:t>
      </w:r>
    </w:p>
    <w:p w14:paraId="2CFB915B"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logging synchronous</w:t>
      </w:r>
    </w:p>
    <w:p w14:paraId="4A0408C7"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exit</w:t>
      </w:r>
    </w:p>
    <w:p w14:paraId="17D1A764"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line vty 0 15</w:t>
      </w:r>
    </w:p>
    <w:p w14:paraId="610F6CC9"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login local</w:t>
      </w:r>
    </w:p>
    <w:p w14:paraId="27CD4379"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transport input telnet</w:t>
      </w:r>
    </w:p>
    <w:p w14:paraId="08A23461"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 xml:space="preserve"> exit</w:t>
      </w:r>
    </w:p>
    <w:p w14:paraId="51C02249"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alias exec reset.now tclsh flash:/enarsi/reset.tcl</w:t>
      </w:r>
    </w:p>
    <w:p w14:paraId="52F03B70"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end</w:t>
      </w:r>
    </w:p>
    <w:p w14:paraId="65250742" w14:textId="77777777"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w:t>
      </w:r>
    </w:p>
    <w:p w14:paraId="5479223B" w14:textId="58946B6E" w:rsidR="005A4528" w:rsidRPr="005A4528" w:rsidRDefault="005A4528" w:rsidP="005A4528">
      <w:pPr>
        <w:pStyle w:val="CMDRed"/>
        <w:rPr>
          <w:rStyle w:val="DevConfigGray"/>
          <w:b w:val="0"/>
          <w:color w:val="EE0000"/>
          <w:shd w:val="clear" w:color="auto" w:fill="auto"/>
        </w:rPr>
      </w:pPr>
      <w:r w:rsidRPr="005A4528">
        <w:rPr>
          <w:rStyle w:val="DevConfigGray"/>
          <w:b w:val="0"/>
          <w:color w:val="EE0000"/>
          <w:shd w:val="clear" w:color="auto" w:fill="auto"/>
        </w:rPr>
        <w:t>tclquit</w:t>
      </w:r>
    </w:p>
    <w:p w14:paraId="7B52B629" w14:textId="230B3A9B" w:rsidR="00301F7C" w:rsidRPr="00A456DD" w:rsidRDefault="00301F7C" w:rsidP="005917FE">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!D</w:t>
      </w:r>
      <w:proofErr w:type="gramEnd"/>
      <w:r>
        <w:rPr>
          <w:rStyle w:val="DevConfigGray"/>
          <w:rFonts w:ascii="Arial" w:hAnsi="Arial"/>
          <w:bCs/>
          <w:color w:val="EE0000"/>
          <w:shd w:val="clear" w:color="auto" w:fill="auto"/>
        </w:rPr>
        <w:t>2</w:t>
      </w:r>
      <w:r w:rsidRPr="00A456DD">
        <w:rPr>
          <w:rStyle w:val="DevConfigGray"/>
          <w:rFonts w:ascii="Arial" w:hAnsi="Arial"/>
          <w:bCs/>
          <w:color w:val="EE0000"/>
          <w:shd w:val="clear" w:color="auto" w:fill="auto"/>
        </w:rPr>
        <w:t xml:space="preserve"> - Trouble Ticket #</w:t>
      </w:r>
      <w:r>
        <w:rPr>
          <w:rStyle w:val="DevConfigGray"/>
          <w:rFonts w:ascii="Arial" w:hAnsi="Arial"/>
          <w:bCs/>
          <w:color w:val="EE0000"/>
          <w:shd w:val="clear" w:color="auto" w:fill="auto"/>
        </w:rPr>
        <w:t>2</w:t>
      </w:r>
    </w:p>
    <w:p w14:paraId="2F234340"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tclsh</w:t>
      </w:r>
    </w:p>
    <w:p w14:paraId="76D7A791" w14:textId="6B2E5F94"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put</w:t>
      </w:r>
      <w:r>
        <w:rPr>
          <w:rStyle w:val="DevConfigGray"/>
          <w:b w:val="0"/>
          <w:color w:val="EE0000"/>
          <w:shd w:val="clear" w:color="auto" w:fill="auto"/>
        </w:rPr>
        <w:t>s [ open "flash:/enarsi/1.1.3.2-d2</w:t>
      </w:r>
      <w:r w:rsidRPr="005A4528">
        <w:rPr>
          <w:rStyle w:val="DevConfigGray"/>
          <w:b w:val="0"/>
          <w:color w:val="EE0000"/>
          <w:shd w:val="clear" w:color="auto" w:fill="auto"/>
        </w:rPr>
        <w:t>-config.txt" w+ ] {</w:t>
      </w:r>
    </w:p>
    <w:p w14:paraId="4A446428"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hostname D2</w:t>
      </w:r>
    </w:p>
    <w:p w14:paraId="3CC31D63" w14:textId="77777777" w:rsidR="00301F7C" w:rsidRDefault="00301F7C" w:rsidP="00301F7C">
      <w:pPr>
        <w:pStyle w:val="CMDRed"/>
        <w:rPr>
          <w:rStyle w:val="DevConfigGray"/>
          <w:b w:val="0"/>
          <w:color w:val="EE0000"/>
          <w:shd w:val="clear" w:color="auto" w:fill="auto"/>
        </w:rPr>
      </w:pPr>
      <w:r>
        <w:rPr>
          <w:rStyle w:val="DevConfigGray"/>
          <w:b w:val="0"/>
          <w:color w:val="EE0000"/>
          <w:shd w:val="clear" w:color="auto" w:fill="auto"/>
        </w:rPr>
        <w:t>vlan 10</w:t>
      </w:r>
    </w:p>
    <w:p w14:paraId="244B240D" w14:textId="77777777" w:rsidR="00301F7C" w:rsidRPr="005A4528" w:rsidRDefault="00301F7C" w:rsidP="00301F7C">
      <w:pPr>
        <w:pStyle w:val="CMDRed"/>
        <w:rPr>
          <w:rStyle w:val="DevConfigGray"/>
          <w:b w:val="0"/>
          <w:color w:val="EE0000"/>
          <w:shd w:val="clear" w:color="auto" w:fill="auto"/>
        </w:rPr>
      </w:pPr>
      <w:r>
        <w:rPr>
          <w:rStyle w:val="DevConfigGray"/>
          <w:b w:val="0"/>
          <w:color w:val="EE0000"/>
          <w:shd w:val="clear" w:color="auto" w:fill="auto"/>
        </w:rPr>
        <w:t>name Data</w:t>
      </w:r>
    </w:p>
    <w:p w14:paraId="71B2CC54" w14:textId="737DD3E9"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banner motd # This is D2, Trouble Ticket 1.1.3</w:t>
      </w:r>
      <w:r>
        <w:rPr>
          <w:rStyle w:val="DevConfigGray"/>
          <w:b w:val="0"/>
          <w:color w:val="EE0000"/>
          <w:shd w:val="clear" w:color="auto" w:fill="auto"/>
        </w:rPr>
        <w:t>.2</w:t>
      </w:r>
      <w:r w:rsidRPr="005A4528">
        <w:rPr>
          <w:rStyle w:val="DevConfigGray"/>
          <w:b w:val="0"/>
          <w:color w:val="EE0000"/>
          <w:shd w:val="clear" w:color="auto" w:fill="auto"/>
        </w:rPr>
        <w:t xml:space="preserve"> #</w:t>
      </w:r>
    </w:p>
    <w:p w14:paraId="7355A8E6"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enable secret cisco12345</w:t>
      </w:r>
    </w:p>
    <w:p w14:paraId="383D7F75"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username admin privilege 15 algorithm-type scrypt secret cisco12345</w:t>
      </w:r>
    </w:p>
    <w:p w14:paraId="2A4F87BE"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interface range g1/0/1 - 24</w:t>
      </w:r>
    </w:p>
    <w:p w14:paraId="48174E81"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switchport mode access</w:t>
      </w:r>
    </w:p>
    <w:p w14:paraId="412B7378"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shutdown</w:t>
      </w:r>
    </w:p>
    <w:p w14:paraId="3AF99CCF"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exit</w:t>
      </w:r>
    </w:p>
    <w:p w14:paraId="15017F5A"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interface g1/0/11</w:t>
      </w:r>
    </w:p>
    <w:p w14:paraId="757F647A"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switchport mode access</w:t>
      </w:r>
    </w:p>
    <w:p w14:paraId="333E92C8"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switchport access vlan 10</w:t>
      </w:r>
    </w:p>
    <w:p w14:paraId="0291E33E"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no shutdown</w:t>
      </w:r>
    </w:p>
    <w:p w14:paraId="31C77A2C"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exit</w:t>
      </w:r>
    </w:p>
    <w:p w14:paraId="4CA6A9C0"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interface range g1/0/23-24</w:t>
      </w:r>
    </w:p>
    <w:p w14:paraId="30CB0B55"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switchport mode access</w:t>
      </w:r>
    </w:p>
    <w:p w14:paraId="787E9AE3"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switchport access vlan 10</w:t>
      </w:r>
    </w:p>
    <w:p w14:paraId="2C08DC98"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no shutdown</w:t>
      </w:r>
    </w:p>
    <w:p w14:paraId="6B037CDF"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exit</w:t>
      </w:r>
    </w:p>
    <w:p w14:paraId="7FDA660D"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interface vlan 10</w:t>
      </w:r>
    </w:p>
    <w:p w14:paraId="788A086A"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ip address 10.10.3.2 255.255.255.0</w:t>
      </w:r>
    </w:p>
    <w:p w14:paraId="6271C8E9"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no shutdown</w:t>
      </w:r>
    </w:p>
    <w:p w14:paraId="42357CF8"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exit</w:t>
      </w:r>
    </w:p>
    <w:p w14:paraId="19080645"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ip default-gateway 10.10.3.1</w:t>
      </w:r>
    </w:p>
    <w:p w14:paraId="63E5462D"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line con 0</w:t>
      </w:r>
    </w:p>
    <w:p w14:paraId="6DC226A1"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exec-timeout 0 0</w:t>
      </w:r>
    </w:p>
    <w:p w14:paraId="4C50D91C"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logging synchronous</w:t>
      </w:r>
    </w:p>
    <w:p w14:paraId="54A5F34B"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lastRenderedPageBreak/>
        <w:t xml:space="preserve"> exit</w:t>
      </w:r>
    </w:p>
    <w:p w14:paraId="7D736234"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line vty 0 15</w:t>
      </w:r>
    </w:p>
    <w:p w14:paraId="4E8B5C8D"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login local</w:t>
      </w:r>
    </w:p>
    <w:p w14:paraId="536A6A35"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transport input telnet</w:t>
      </w:r>
    </w:p>
    <w:p w14:paraId="34795D0E"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 xml:space="preserve"> exit</w:t>
      </w:r>
    </w:p>
    <w:p w14:paraId="2EF3A7D8"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alias exec reset.now tclsh flash:/enarsi/reset.tcl</w:t>
      </w:r>
    </w:p>
    <w:p w14:paraId="547AE76E"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end</w:t>
      </w:r>
    </w:p>
    <w:p w14:paraId="0A0D3843"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w:t>
      </w:r>
    </w:p>
    <w:p w14:paraId="383418E3" w14:textId="77777777" w:rsidR="00301F7C" w:rsidRPr="005A4528" w:rsidRDefault="00301F7C" w:rsidP="00301F7C">
      <w:pPr>
        <w:pStyle w:val="CMDRed"/>
        <w:rPr>
          <w:rStyle w:val="DevConfigGray"/>
          <w:b w:val="0"/>
          <w:color w:val="EE0000"/>
          <w:shd w:val="clear" w:color="auto" w:fill="auto"/>
        </w:rPr>
      </w:pPr>
      <w:r w:rsidRPr="005A4528">
        <w:rPr>
          <w:rStyle w:val="DevConfigGray"/>
          <w:b w:val="0"/>
          <w:color w:val="EE0000"/>
          <w:shd w:val="clear" w:color="auto" w:fill="auto"/>
        </w:rPr>
        <w:t>tclquit</w:t>
      </w:r>
    </w:p>
    <w:p w14:paraId="37ABFB61" w14:textId="64791CC2" w:rsidR="005A4528" w:rsidRDefault="005A4528" w:rsidP="005917FE">
      <w:pPr>
        <w:pStyle w:val="Heading1Red"/>
      </w:pPr>
      <w:r w:rsidRPr="005917FE">
        <w:rPr>
          <w:rStyle w:val="DevConfigGray"/>
          <w:rFonts w:ascii="Arial" w:hAnsi="Arial"/>
          <w:b/>
          <w:color w:val="EE0000"/>
          <w:sz w:val="26"/>
          <w:shd w:val="clear" w:color="auto" w:fill="auto"/>
        </w:rPr>
        <w:t>A1 Configuration File Scripts - Not Used In This Lab</w:t>
      </w:r>
    </w:p>
    <w:sectPr w:rsidR="005A4528" w:rsidSect="009C3182">
      <w:headerReference w:type="default" r:id="rId9"/>
      <w:footerReference w:type="default" r:id="rId10"/>
      <w:headerReference w:type="first" r:id="rId11"/>
      <w:footerReference w:type="first" r:id="rId12"/>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CA9E7" w14:textId="77777777" w:rsidR="00205AA4" w:rsidRDefault="00205AA4" w:rsidP="00710659">
      <w:pPr>
        <w:spacing w:after="0" w:line="240" w:lineRule="auto"/>
      </w:pPr>
      <w:r>
        <w:separator/>
      </w:r>
    </w:p>
    <w:p w14:paraId="466EFB41" w14:textId="77777777" w:rsidR="00205AA4" w:rsidRDefault="00205AA4"/>
  </w:endnote>
  <w:endnote w:type="continuationSeparator" w:id="0">
    <w:p w14:paraId="4C8B74B2" w14:textId="77777777" w:rsidR="00205AA4" w:rsidRDefault="00205AA4" w:rsidP="00710659">
      <w:pPr>
        <w:spacing w:after="0" w:line="240" w:lineRule="auto"/>
      </w:pPr>
      <w:r>
        <w:continuationSeparator/>
      </w:r>
    </w:p>
    <w:p w14:paraId="1D089DEB" w14:textId="77777777" w:rsidR="00205AA4" w:rsidRDefault="00205A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63060" w14:textId="0823EECD" w:rsidR="006702A8" w:rsidRPr="00882B63" w:rsidRDefault="006702A8"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EndPr/>
      <w:sdtContent>
        <w:r>
          <w:t>2020</w:t>
        </w:r>
      </w:sdtContent>
    </w:sdt>
    <w:r>
      <w:t xml:space="preserve"> - </w:t>
    </w:r>
    <w:r>
      <w:fldChar w:fldCharType="begin"/>
    </w:r>
    <w:r>
      <w:instrText xml:space="preserve"> SAVEDATE  \@ "yyyy"  \* MERGEFORMAT </w:instrText>
    </w:r>
    <w:r>
      <w:fldChar w:fldCharType="separate"/>
    </w:r>
    <w:r w:rsidR="00D86E57">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10</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10</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914DF" w14:textId="089E7D19" w:rsidR="006702A8" w:rsidRPr="00882B63" w:rsidRDefault="006702A8" w:rsidP="00E859E3">
    <w:pPr>
      <w:pStyle w:val="Footer"/>
      <w:rPr>
        <w:szCs w:val="16"/>
      </w:rPr>
    </w:pPr>
    <w:r w:rsidRPr="00B31F19">
      <w:sym w:font="Symbol" w:char="F0E3"/>
    </w:r>
    <w:r>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EndPr/>
      <w:sdtContent>
        <w:r>
          <w:t>2020</w:t>
        </w:r>
      </w:sdtContent>
    </w:sdt>
    <w:r>
      <w:t xml:space="preserve"> - </w:t>
    </w:r>
    <w:r>
      <w:fldChar w:fldCharType="begin"/>
    </w:r>
    <w:r>
      <w:instrText xml:space="preserve"> SAVEDATE  \@ "yyyy"  \* MERGEFORMAT </w:instrText>
    </w:r>
    <w:r>
      <w:fldChar w:fldCharType="separate"/>
    </w:r>
    <w:r w:rsidR="00D86E57">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10</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381E0" w14:textId="77777777" w:rsidR="00205AA4" w:rsidRDefault="00205AA4" w:rsidP="00710659">
      <w:pPr>
        <w:spacing w:after="0" w:line="240" w:lineRule="auto"/>
      </w:pPr>
      <w:r>
        <w:separator/>
      </w:r>
    </w:p>
    <w:p w14:paraId="5D0A3B53" w14:textId="77777777" w:rsidR="00205AA4" w:rsidRDefault="00205AA4"/>
  </w:footnote>
  <w:footnote w:type="continuationSeparator" w:id="0">
    <w:p w14:paraId="56F1B5DD" w14:textId="77777777" w:rsidR="00205AA4" w:rsidRDefault="00205AA4" w:rsidP="00710659">
      <w:pPr>
        <w:spacing w:after="0" w:line="240" w:lineRule="auto"/>
      </w:pPr>
      <w:r>
        <w:continuationSeparator/>
      </w:r>
    </w:p>
    <w:p w14:paraId="11DAB9E0" w14:textId="77777777" w:rsidR="00205AA4" w:rsidRDefault="00205A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61687D63EDC1474B89E3023FCA9ADA46"/>
      </w:placeholder>
      <w:dataBinding w:prefixMappings="xmlns:ns0='http://purl.org/dc/elements/1.1/' xmlns:ns1='http://schemas.openxmlformats.org/package/2006/metadata/core-properties' " w:xpath="/ns1:coreProperties[1]/ns0:title[1]" w:storeItemID="{6C3C8BC8-F283-45AE-878A-BAB7291924A1}"/>
      <w:text/>
    </w:sdtPr>
    <w:sdtEndPr/>
    <w:sdtContent>
      <w:p w14:paraId="5BD359C8" w14:textId="79EF6F48" w:rsidR="006702A8" w:rsidRDefault="006702A8" w:rsidP="008402F2">
        <w:pPr>
          <w:pStyle w:val="PageHead"/>
        </w:pPr>
        <w:r>
          <w:t>Lab - Troubleshoot IPv4 and IPv6 Static Routing</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7B91D" w14:textId="77777777" w:rsidR="006702A8" w:rsidRDefault="006702A8" w:rsidP="006C3FCF">
    <w:pPr>
      <w:ind w:left="-288"/>
    </w:pPr>
    <w:r>
      <w:rPr>
        <w:noProof/>
      </w:rPr>
      <w:drawing>
        <wp:inline distT="0" distB="0" distL="0" distR="0" wp14:anchorId="2767E78F" wp14:editId="582B102C">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A11A0A5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DF612DD"/>
    <w:multiLevelType w:val="multilevel"/>
    <w:tmpl w:val="F92A5A10"/>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15:restartNumberingAfterBreak="0">
    <w:nsid w:val="343E775B"/>
    <w:multiLevelType w:val="hybridMultilevel"/>
    <w:tmpl w:val="425AF1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A402CF9"/>
    <w:multiLevelType w:val="hybridMultilevel"/>
    <w:tmpl w:val="0EB808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A590BDC"/>
    <w:multiLevelType w:val="hybridMultilevel"/>
    <w:tmpl w:val="416083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0" w15:restartNumberingAfterBreak="0">
    <w:nsid w:val="77276CAF"/>
    <w:multiLevelType w:val="hybridMultilevel"/>
    <w:tmpl w:val="85707D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4"/>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3"/>
  </w:num>
  <w:num w:numId="4">
    <w:abstractNumId w:val="4"/>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4"/>
  </w:num>
  <w:num w:numId="6">
    <w:abstractNumId w:val="1"/>
  </w:num>
  <w:num w:numId="7">
    <w:abstractNumId w:val="2"/>
  </w:num>
  <w:num w:numId="8">
    <w:abstractNumId w:val="5"/>
    <w:lvlOverride w:ilvl="0">
      <w:lvl w:ilvl="0">
        <w:start w:val="1"/>
        <w:numFmt w:val="decimal"/>
        <w:lvlText w:val="Part %1:"/>
        <w:lvlJc w:val="left"/>
        <w:pPr>
          <w:tabs>
            <w:tab w:val="num" w:pos="1152"/>
          </w:tabs>
          <w:ind w:left="1152" w:hanging="792"/>
        </w:pPr>
        <w:rPr>
          <w:rFonts w:hint="default"/>
        </w:rPr>
      </w:lvl>
    </w:lvlOverride>
  </w:num>
  <w:num w:numId="9">
    <w:abstractNumId w:val="4"/>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0"/>
  </w:num>
  <w:num w:numId="11">
    <w:abstractNumId w:val="10"/>
  </w:num>
  <w:num w:numId="12">
    <w:abstractNumId w:val="7"/>
  </w:num>
  <w:num w:numId="13">
    <w:abstractNumId w:val="6"/>
  </w:num>
  <w:num w:numId="14">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trackRevision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91B"/>
    <w:rsid w:val="00001BDF"/>
    <w:rsid w:val="00001E0F"/>
    <w:rsid w:val="0000380F"/>
    <w:rsid w:val="00004175"/>
    <w:rsid w:val="00004338"/>
    <w:rsid w:val="000059C9"/>
    <w:rsid w:val="00012C22"/>
    <w:rsid w:val="000160F7"/>
    <w:rsid w:val="00016D5B"/>
    <w:rsid w:val="00016F30"/>
    <w:rsid w:val="0002047C"/>
    <w:rsid w:val="00021B9A"/>
    <w:rsid w:val="000242D6"/>
    <w:rsid w:val="00024EE5"/>
    <w:rsid w:val="000255B2"/>
    <w:rsid w:val="00041AF6"/>
    <w:rsid w:val="00044E62"/>
    <w:rsid w:val="00050BA4"/>
    <w:rsid w:val="0005141D"/>
    <w:rsid w:val="00051738"/>
    <w:rsid w:val="0005242B"/>
    <w:rsid w:val="00052548"/>
    <w:rsid w:val="00060696"/>
    <w:rsid w:val="00062D89"/>
    <w:rsid w:val="00067A67"/>
    <w:rsid w:val="00070C16"/>
    <w:rsid w:val="00075EA9"/>
    <w:rsid w:val="000769CF"/>
    <w:rsid w:val="00080AD8"/>
    <w:rsid w:val="000815D8"/>
    <w:rsid w:val="00081A6E"/>
    <w:rsid w:val="00082037"/>
    <w:rsid w:val="00082126"/>
    <w:rsid w:val="00084C99"/>
    <w:rsid w:val="00085CC6"/>
    <w:rsid w:val="00090C07"/>
    <w:rsid w:val="0009147A"/>
    <w:rsid w:val="00091E8D"/>
    <w:rsid w:val="0009378D"/>
    <w:rsid w:val="00097163"/>
    <w:rsid w:val="000A22C8"/>
    <w:rsid w:val="000B2344"/>
    <w:rsid w:val="000B791B"/>
    <w:rsid w:val="000B7DE5"/>
    <w:rsid w:val="000C2118"/>
    <w:rsid w:val="000C2599"/>
    <w:rsid w:val="000C333E"/>
    <w:rsid w:val="000C5EF2"/>
    <w:rsid w:val="000C6425"/>
    <w:rsid w:val="000C6E6E"/>
    <w:rsid w:val="000C7B7D"/>
    <w:rsid w:val="000D32FC"/>
    <w:rsid w:val="000D55B4"/>
    <w:rsid w:val="000E65F0"/>
    <w:rsid w:val="000F072C"/>
    <w:rsid w:val="000F2074"/>
    <w:rsid w:val="000F31D7"/>
    <w:rsid w:val="000F6743"/>
    <w:rsid w:val="001006C2"/>
    <w:rsid w:val="00101BE8"/>
    <w:rsid w:val="00103401"/>
    <w:rsid w:val="00103A44"/>
    <w:rsid w:val="00103D36"/>
    <w:rsid w:val="0010436E"/>
    <w:rsid w:val="00107B2B"/>
    <w:rsid w:val="00112AC5"/>
    <w:rsid w:val="001133DD"/>
    <w:rsid w:val="00120CBE"/>
    <w:rsid w:val="00121236"/>
    <w:rsid w:val="00121BAE"/>
    <w:rsid w:val="00125806"/>
    <w:rsid w:val="001261C4"/>
    <w:rsid w:val="00130A20"/>
    <w:rsid w:val="001314FB"/>
    <w:rsid w:val="001366EC"/>
    <w:rsid w:val="0014219C"/>
    <w:rsid w:val="001425ED"/>
    <w:rsid w:val="00143450"/>
    <w:rsid w:val="00144997"/>
    <w:rsid w:val="001523C0"/>
    <w:rsid w:val="001535FE"/>
    <w:rsid w:val="00154E3A"/>
    <w:rsid w:val="00155352"/>
    <w:rsid w:val="00157902"/>
    <w:rsid w:val="00162105"/>
    <w:rsid w:val="00162EEA"/>
    <w:rsid w:val="00163164"/>
    <w:rsid w:val="00166253"/>
    <w:rsid w:val="001704B7"/>
    <w:rsid w:val="001708A6"/>
    <w:rsid w:val="001710C0"/>
    <w:rsid w:val="00172AFB"/>
    <w:rsid w:val="001772B8"/>
    <w:rsid w:val="00177807"/>
    <w:rsid w:val="00180FBF"/>
    <w:rsid w:val="001813C3"/>
    <w:rsid w:val="00182CF4"/>
    <w:rsid w:val="00186CE1"/>
    <w:rsid w:val="00191F00"/>
    <w:rsid w:val="00192F12"/>
    <w:rsid w:val="00193F14"/>
    <w:rsid w:val="00196CBC"/>
    <w:rsid w:val="0019753E"/>
    <w:rsid w:val="00197614"/>
    <w:rsid w:val="001A0312"/>
    <w:rsid w:val="001A15DA"/>
    <w:rsid w:val="001A1DC1"/>
    <w:rsid w:val="001A2694"/>
    <w:rsid w:val="001A3CC7"/>
    <w:rsid w:val="001A67A4"/>
    <w:rsid w:val="001A69AC"/>
    <w:rsid w:val="001B67D8"/>
    <w:rsid w:val="001B6F95"/>
    <w:rsid w:val="001C05A1"/>
    <w:rsid w:val="001C1D9E"/>
    <w:rsid w:val="001C5998"/>
    <w:rsid w:val="001C7C3B"/>
    <w:rsid w:val="001D19FE"/>
    <w:rsid w:val="001D5B6F"/>
    <w:rsid w:val="001E0AB8"/>
    <w:rsid w:val="001E38E0"/>
    <w:rsid w:val="001E4E72"/>
    <w:rsid w:val="001E62B3"/>
    <w:rsid w:val="001E6424"/>
    <w:rsid w:val="001F0171"/>
    <w:rsid w:val="001F0D77"/>
    <w:rsid w:val="001F643A"/>
    <w:rsid w:val="001F7DD8"/>
    <w:rsid w:val="00201928"/>
    <w:rsid w:val="00203E26"/>
    <w:rsid w:val="0020449C"/>
    <w:rsid w:val="00205AA4"/>
    <w:rsid w:val="002113B8"/>
    <w:rsid w:val="00215665"/>
    <w:rsid w:val="002163BB"/>
    <w:rsid w:val="0021792C"/>
    <w:rsid w:val="00220909"/>
    <w:rsid w:val="002240AB"/>
    <w:rsid w:val="00225E37"/>
    <w:rsid w:val="00231DCA"/>
    <w:rsid w:val="0023526A"/>
    <w:rsid w:val="00235792"/>
    <w:rsid w:val="00242E3A"/>
    <w:rsid w:val="00246492"/>
    <w:rsid w:val="002506CF"/>
    <w:rsid w:val="0025107F"/>
    <w:rsid w:val="00260CD4"/>
    <w:rsid w:val="002639D8"/>
    <w:rsid w:val="00265F77"/>
    <w:rsid w:val="00266C83"/>
    <w:rsid w:val="00270FCC"/>
    <w:rsid w:val="002768DC"/>
    <w:rsid w:val="0029115C"/>
    <w:rsid w:val="00294C8F"/>
    <w:rsid w:val="002A0B2E"/>
    <w:rsid w:val="002A0DC1"/>
    <w:rsid w:val="002A6C56"/>
    <w:rsid w:val="002C04C4"/>
    <w:rsid w:val="002C090C"/>
    <w:rsid w:val="002C1243"/>
    <w:rsid w:val="002C1815"/>
    <w:rsid w:val="002C475E"/>
    <w:rsid w:val="002C6AD6"/>
    <w:rsid w:val="002D3DB5"/>
    <w:rsid w:val="002D6C2A"/>
    <w:rsid w:val="002D7A86"/>
    <w:rsid w:val="002E05EF"/>
    <w:rsid w:val="002E7DDD"/>
    <w:rsid w:val="002F45FF"/>
    <w:rsid w:val="002F66D3"/>
    <w:rsid w:val="002F6D17"/>
    <w:rsid w:val="00301F7C"/>
    <w:rsid w:val="00302887"/>
    <w:rsid w:val="003056EB"/>
    <w:rsid w:val="003071FF"/>
    <w:rsid w:val="00307D42"/>
    <w:rsid w:val="00310652"/>
    <w:rsid w:val="00311065"/>
    <w:rsid w:val="0031371D"/>
    <w:rsid w:val="0031789F"/>
    <w:rsid w:val="00320788"/>
    <w:rsid w:val="003233A3"/>
    <w:rsid w:val="00326F1F"/>
    <w:rsid w:val="00331325"/>
    <w:rsid w:val="00332414"/>
    <w:rsid w:val="00334C33"/>
    <w:rsid w:val="0034218C"/>
    <w:rsid w:val="0034455D"/>
    <w:rsid w:val="0034604B"/>
    <w:rsid w:val="00346D17"/>
    <w:rsid w:val="00347972"/>
    <w:rsid w:val="00347B7B"/>
    <w:rsid w:val="0035469B"/>
    <w:rsid w:val="003559CC"/>
    <w:rsid w:val="00355D4B"/>
    <w:rsid w:val="003569D7"/>
    <w:rsid w:val="003608AC"/>
    <w:rsid w:val="00363A23"/>
    <w:rsid w:val="0036440C"/>
    <w:rsid w:val="0036465A"/>
    <w:rsid w:val="00377103"/>
    <w:rsid w:val="00390C38"/>
    <w:rsid w:val="00392748"/>
    <w:rsid w:val="00392C65"/>
    <w:rsid w:val="00392ED5"/>
    <w:rsid w:val="00393A45"/>
    <w:rsid w:val="003A19DC"/>
    <w:rsid w:val="003A1B45"/>
    <w:rsid w:val="003A220C"/>
    <w:rsid w:val="003A4FA5"/>
    <w:rsid w:val="003A7EF3"/>
    <w:rsid w:val="003B256A"/>
    <w:rsid w:val="003B46FC"/>
    <w:rsid w:val="003B5767"/>
    <w:rsid w:val="003B7605"/>
    <w:rsid w:val="003C08AA"/>
    <w:rsid w:val="003C18AA"/>
    <w:rsid w:val="003C2A7B"/>
    <w:rsid w:val="003C49EF"/>
    <w:rsid w:val="003C5F12"/>
    <w:rsid w:val="003C6BCA"/>
    <w:rsid w:val="003C7902"/>
    <w:rsid w:val="003D0BFF"/>
    <w:rsid w:val="003D6EF1"/>
    <w:rsid w:val="003E32F7"/>
    <w:rsid w:val="003E5BE5"/>
    <w:rsid w:val="003F18D1"/>
    <w:rsid w:val="003F20EC"/>
    <w:rsid w:val="003F4F0E"/>
    <w:rsid w:val="003F6096"/>
    <w:rsid w:val="003F6E06"/>
    <w:rsid w:val="00403C7A"/>
    <w:rsid w:val="004057A6"/>
    <w:rsid w:val="00406554"/>
    <w:rsid w:val="00407755"/>
    <w:rsid w:val="0041293B"/>
    <w:rsid w:val="004131B0"/>
    <w:rsid w:val="00414794"/>
    <w:rsid w:val="00416C42"/>
    <w:rsid w:val="00422476"/>
    <w:rsid w:val="00422EB4"/>
    <w:rsid w:val="0042385C"/>
    <w:rsid w:val="00426FA5"/>
    <w:rsid w:val="00430892"/>
    <w:rsid w:val="00431654"/>
    <w:rsid w:val="004325E0"/>
    <w:rsid w:val="00434926"/>
    <w:rsid w:val="00443ACE"/>
    <w:rsid w:val="00444217"/>
    <w:rsid w:val="004478F4"/>
    <w:rsid w:val="00450F7A"/>
    <w:rsid w:val="00452C6D"/>
    <w:rsid w:val="00455E0B"/>
    <w:rsid w:val="0045724D"/>
    <w:rsid w:val="00457934"/>
    <w:rsid w:val="00462B9F"/>
    <w:rsid w:val="00464409"/>
    <w:rsid w:val="004659EE"/>
    <w:rsid w:val="00473E34"/>
    <w:rsid w:val="00476BA9"/>
    <w:rsid w:val="00481650"/>
    <w:rsid w:val="00490807"/>
    <w:rsid w:val="004936C2"/>
    <w:rsid w:val="0049379C"/>
    <w:rsid w:val="004A1CA0"/>
    <w:rsid w:val="004A22E9"/>
    <w:rsid w:val="004A4ACD"/>
    <w:rsid w:val="004A506C"/>
    <w:rsid w:val="004A5BC5"/>
    <w:rsid w:val="004A6109"/>
    <w:rsid w:val="004B023D"/>
    <w:rsid w:val="004C0909"/>
    <w:rsid w:val="004C3F97"/>
    <w:rsid w:val="004D01F2"/>
    <w:rsid w:val="004D0F92"/>
    <w:rsid w:val="004D2CED"/>
    <w:rsid w:val="004D3339"/>
    <w:rsid w:val="004D353F"/>
    <w:rsid w:val="004D36D7"/>
    <w:rsid w:val="004D682B"/>
    <w:rsid w:val="004E6152"/>
    <w:rsid w:val="004F344A"/>
    <w:rsid w:val="004F4EC3"/>
    <w:rsid w:val="00504ED4"/>
    <w:rsid w:val="00510639"/>
    <w:rsid w:val="00511791"/>
    <w:rsid w:val="005139BE"/>
    <w:rsid w:val="00516142"/>
    <w:rsid w:val="0051681C"/>
    <w:rsid w:val="00520027"/>
    <w:rsid w:val="0052093C"/>
    <w:rsid w:val="00520A66"/>
    <w:rsid w:val="00521B31"/>
    <w:rsid w:val="00522469"/>
    <w:rsid w:val="0052400A"/>
    <w:rsid w:val="00536277"/>
    <w:rsid w:val="00536F43"/>
    <w:rsid w:val="00542616"/>
    <w:rsid w:val="005427AA"/>
    <w:rsid w:val="00543D43"/>
    <w:rsid w:val="005468C1"/>
    <w:rsid w:val="005510BA"/>
    <w:rsid w:val="005538C8"/>
    <w:rsid w:val="00554B4E"/>
    <w:rsid w:val="00556C02"/>
    <w:rsid w:val="00561BB2"/>
    <w:rsid w:val="00563249"/>
    <w:rsid w:val="00570A65"/>
    <w:rsid w:val="005762B1"/>
    <w:rsid w:val="00580456"/>
    <w:rsid w:val="00580E73"/>
    <w:rsid w:val="005917FE"/>
    <w:rsid w:val="00592329"/>
    <w:rsid w:val="00593386"/>
    <w:rsid w:val="00596998"/>
    <w:rsid w:val="0059790F"/>
    <w:rsid w:val="005A0F7E"/>
    <w:rsid w:val="005A4528"/>
    <w:rsid w:val="005A6E62"/>
    <w:rsid w:val="005A7C18"/>
    <w:rsid w:val="005B2FB3"/>
    <w:rsid w:val="005C6DE5"/>
    <w:rsid w:val="005D2B29"/>
    <w:rsid w:val="005D354A"/>
    <w:rsid w:val="005D3E53"/>
    <w:rsid w:val="005D506C"/>
    <w:rsid w:val="005D7A60"/>
    <w:rsid w:val="005E05FE"/>
    <w:rsid w:val="005E3235"/>
    <w:rsid w:val="005E4176"/>
    <w:rsid w:val="005E4876"/>
    <w:rsid w:val="005E65B5"/>
    <w:rsid w:val="005F0301"/>
    <w:rsid w:val="005F3AE9"/>
    <w:rsid w:val="006007BB"/>
    <w:rsid w:val="00600D3C"/>
    <w:rsid w:val="00601DC0"/>
    <w:rsid w:val="006034CB"/>
    <w:rsid w:val="00603503"/>
    <w:rsid w:val="00603C52"/>
    <w:rsid w:val="006131CE"/>
    <w:rsid w:val="0061336B"/>
    <w:rsid w:val="00617D6E"/>
    <w:rsid w:val="00620ED5"/>
    <w:rsid w:val="00622D61"/>
    <w:rsid w:val="00624198"/>
    <w:rsid w:val="00626ED5"/>
    <w:rsid w:val="00636C28"/>
    <w:rsid w:val="006428E5"/>
    <w:rsid w:val="00644958"/>
    <w:rsid w:val="006513FB"/>
    <w:rsid w:val="00656EEF"/>
    <w:rsid w:val="006576AF"/>
    <w:rsid w:val="006702A8"/>
    <w:rsid w:val="00672919"/>
    <w:rsid w:val="006755A7"/>
    <w:rsid w:val="00677544"/>
    <w:rsid w:val="00681687"/>
    <w:rsid w:val="00686295"/>
    <w:rsid w:val="00686587"/>
    <w:rsid w:val="006904CF"/>
    <w:rsid w:val="00695EE2"/>
    <w:rsid w:val="0069660B"/>
    <w:rsid w:val="006A1B33"/>
    <w:rsid w:val="006A48F1"/>
    <w:rsid w:val="006A62C3"/>
    <w:rsid w:val="006A71A3"/>
    <w:rsid w:val="006B03F2"/>
    <w:rsid w:val="006B14C1"/>
    <w:rsid w:val="006B1639"/>
    <w:rsid w:val="006B3044"/>
    <w:rsid w:val="006B5CA7"/>
    <w:rsid w:val="006B5E89"/>
    <w:rsid w:val="006B6562"/>
    <w:rsid w:val="006C19B2"/>
    <w:rsid w:val="006C2593"/>
    <w:rsid w:val="006C30A0"/>
    <w:rsid w:val="006C35FF"/>
    <w:rsid w:val="006C3FCF"/>
    <w:rsid w:val="006C57F2"/>
    <w:rsid w:val="006C5949"/>
    <w:rsid w:val="006C6832"/>
    <w:rsid w:val="006D1370"/>
    <w:rsid w:val="006D2C28"/>
    <w:rsid w:val="006D3FC1"/>
    <w:rsid w:val="006D7590"/>
    <w:rsid w:val="006E372B"/>
    <w:rsid w:val="006E5FE9"/>
    <w:rsid w:val="006E6581"/>
    <w:rsid w:val="006E71DF"/>
    <w:rsid w:val="006F1616"/>
    <w:rsid w:val="006F1CC4"/>
    <w:rsid w:val="006F2A86"/>
    <w:rsid w:val="006F3163"/>
    <w:rsid w:val="006F357D"/>
    <w:rsid w:val="007006E2"/>
    <w:rsid w:val="00705FEC"/>
    <w:rsid w:val="00710659"/>
    <w:rsid w:val="0071147A"/>
    <w:rsid w:val="0071185D"/>
    <w:rsid w:val="00720397"/>
    <w:rsid w:val="00721E01"/>
    <w:rsid w:val="007222AD"/>
    <w:rsid w:val="007267CF"/>
    <w:rsid w:val="00731F3F"/>
    <w:rsid w:val="00733BAB"/>
    <w:rsid w:val="0073604C"/>
    <w:rsid w:val="007436BF"/>
    <w:rsid w:val="007443E9"/>
    <w:rsid w:val="00745DCE"/>
    <w:rsid w:val="00753D89"/>
    <w:rsid w:val="00753DDA"/>
    <w:rsid w:val="00754A6E"/>
    <w:rsid w:val="007550F9"/>
    <w:rsid w:val="007553D8"/>
    <w:rsid w:val="00755C9B"/>
    <w:rsid w:val="00760FE4"/>
    <w:rsid w:val="007636C2"/>
    <w:rsid w:val="00763D8B"/>
    <w:rsid w:val="007657F6"/>
    <w:rsid w:val="00765E47"/>
    <w:rsid w:val="0077125A"/>
    <w:rsid w:val="0078405B"/>
    <w:rsid w:val="007849FD"/>
    <w:rsid w:val="00786F58"/>
    <w:rsid w:val="00787CC1"/>
    <w:rsid w:val="00792F4E"/>
    <w:rsid w:val="0079398D"/>
    <w:rsid w:val="00796C25"/>
    <w:rsid w:val="007A287C"/>
    <w:rsid w:val="007A3B2A"/>
    <w:rsid w:val="007A6580"/>
    <w:rsid w:val="007B0C9D"/>
    <w:rsid w:val="007B5522"/>
    <w:rsid w:val="007C0094"/>
    <w:rsid w:val="007C0EE0"/>
    <w:rsid w:val="007C1B71"/>
    <w:rsid w:val="007C2FBB"/>
    <w:rsid w:val="007C7164"/>
    <w:rsid w:val="007C7413"/>
    <w:rsid w:val="007D1984"/>
    <w:rsid w:val="007D2AFE"/>
    <w:rsid w:val="007E3264"/>
    <w:rsid w:val="007E3FEA"/>
    <w:rsid w:val="007E6402"/>
    <w:rsid w:val="007F0A0B"/>
    <w:rsid w:val="007F3A60"/>
    <w:rsid w:val="007F3D0B"/>
    <w:rsid w:val="007F7C94"/>
    <w:rsid w:val="00802FFA"/>
    <w:rsid w:val="00810E4B"/>
    <w:rsid w:val="00814BAA"/>
    <w:rsid w:val="00816F0C"/>
    <w:rsid w:val="0082211C"/>
    <w:rsid w:val="00824295"/>
    <w:rsid w:val="00827A65"/>
    <w:rsid w:val="00830473"/>
    <w:rsid w:val="008313F3"/>
    <w:rsid w:val="008402F2"/>
    <w:rsid w:val="00840469"/>
    <w:rsid w:val="008405BB"/>
    <w:rsid w:val="00842953"/>
    <w:rsid w:val="0084564F"/>
    <w:rsid w:val="00846494"/>
    <w:rsid w:val="00847B20"/>
    <w:rsid w:val="008509D3"/>
    <w:rsid w:val="00853418"/>
    <w:rsid w:val="00856EBD"/>
    <w:rsid w:val="00857CF6"/>
    <w:rsid w:val="008610ED"/>
    <w:rsid w:val="00861C6A"/>
    <w:rsid w:val="00865199"/>
    <w:rsid w:val="00867EAF"/>
    <w:rsid w:val="00870763"/>
    <w:rsid w:val="0087136F"/>
    <w:rsid w:val="008713EA"/>
    <w:rsid w:val="00873C6B"/>
    <w:rsid w:val="00882B63"/>
    <w:rsid w:val="00883500"/>
    <w:rsid w:val="0088426A"/>
    <w:rsid w:val="008852BA"/>
    <w:rsid w:val="00890108"/>
    <w:rsid w:val="00893877"/>
    <w:rsid w:val="0089532C"/>
    <w:rsid w:val="00896165"/>
    <w:rsid w:val="00896681"/>
    <w:rsid w:val="008A2749"/>
    <w:rsid w:val="008A3A90"/>
    <w:rsid w:val="008B06D4"/>
    <w:rsid w:val="008B4F20"/>
    <w:rsid w:val="008B68E7"/>
    <w:rsid w:val="008B7FFD"/>
    <w:rsid w:val="008C286A"/>
    <w:rsid w:val="008C2920"/>
    <w:rsid w:val="008C4307"/>
    <w:rsid w:val="008D1A49"/>
    <w:rsid w:val="008D23DF"/>
    <w:rsid w:val="008D73BF"/>
    <w:rsid w:val="008D7F09"/>
    <w:rsid w:val="008E00D5"/>
    <w:rsid w:val="008E5B64"/>
    <w:rsid w:val="008E7DAA"/>
    <w:rsid w:val="008F0094"/>
    <w:rsid w:val="008F03EF"/>
    <w:rsid w:val="008F340F"/>
    <w:rsid w:val="008F7833"/>
    <w:rsid w:val="00903523"/>
    <w:rsid w:val="00906281"/>
    <w:rsid w:val="0090659A"/>
    <w:rsid w:val="00911080"/>
    <w:rsid w:val="00912500"/>
    <w:rsid w:val="0091350B"/>
    <w:rsid w:val="00915986"/>
    <w:rsid w:val="00917624"/>
    <w:rsid w:val="00926CB2"/>
    <w:rsid w:val="00930208"/>
    <w:rsid w:val="00930386"/>
    <w:rsid w:val="009309F5"/>
    <w:rsid w:val="00933237"/>
    <w:rsid w:val="00933F28"/>
    <w:rsid w:val="00937876"/>
    <w:rsid w:val="009400C3"/>
    <w:rsid w:val="00942299"/>
    <w:rsid w:val="009453F7"/>
    <w:rsid w:val="009476C0"/>
    <w:rsid w:val="00963E34"/>
    <w:rsid w:val="00964DFA"/>
    <w:rsid w:val="00970A69"/>
    <w:rsid w:val="0098155C"/>
    <w:rsid w:val="00981CCA"/>
    <w:rsid w:val="00983B77"/>
    <w:rsid w:val="009865A7"/>
    <w:rsid w:val="00993FA3"/>
    <w:rsid w:val="00996053"/>
    <w:rsid w:val="00997E71"/>
    <w:rsid w:val="009A0B2F"/>
    <w:rsid w:val="009A1CF4"/>
    <w:rsid w:val="009A35AF"/>
    <w:rsid w:val="009A37D7"/>
    <w:rsid w:val="009A4E17"/>
    <w:rsid w:val="009A6955"/>
    <w:rsid w:val="009B0697"/>
    <w:rsid w:val="009B341C"/>
    <w:rsid w:val="009B5747"/>
    <w:rsid w:val="009C0B81"/>
    <w:rsid w:val="009C3182"/>
    <w:rsid w:val="009D2C27"/>
    <w:rsid w:val="009D503E"/>
    <w:rsid w:val="009E2309"/>
    <w:rsid w:val="009E42B9"/>
    <w:rsid w:val="009E4E17"/>
    <w:rsid w:val="009E54B9"/>
    <w:rsid w:val="009E56CA"/>
    <w:rsid w:val="009F0DE8"/>
    <w:rsid w:val="009F4C2E"/>
    <w:rsid w:val="00A014A3"/>
    <w:rsid w:val="00A027CC"/>
    <w:rsid w:val="00A0412D"/>
    <w:rsid w:val="00A105B7"/>
    <w:rsid w:val="00A15DF0"/>
    <w:rsid w:val="00A16D70"/>
    <w:rsid w:val="00A21211"/>
    <w:rsid w:val="00A30F8A"/>
    <w:rsid w:val="00A33890"/>
    <w:rsid w:val="00A34E7F"/>
    <w:rsid w:val="00A46F0A"/>
    <w:rsid w:val="00A46F25"/>
    <w:rsid w:val="00A47CC2"/>
    <w:rsid w:val="00A502BA"/>
    <w:rsid w:val="00A5286E"/>
    <w:rsid w:val="00A60146"/>
    <w:rsid w:val="00A601A9"/>
    <w:rsid w:val="00A60F6F"/>
    <w:rsid w:val="00A622C4"/>
    <w:rsid w:val="00A6283D"/>
    <w:rsid w:val="00A676FF"/>
    <w:rsid w:val="00A73EBA"/>
    <w:rsid w:val="00A754B4"/>
    <w:rsid w:val="00A76259"/>
    <w:rsid w:val="00A76665"/>
    <w:rsid w:val="00A76749"/>
    <w:rsid w:val="00A807C1"/>
    <w:rsid w:val="00A819B1"/>
    <w:rsid w:val="00A82658"/>
    <w:rsid w:val="00A83374"/>
    <w:rsid w:val="00A83F6F"/>
    <w:rsid w:val="00A96172"/>
    <w:rsid w:val="00A96D52"/>
    <w:rsid w:val="00A97C5F"/>
    <w:rsid w:val="00AB0D6A"/>
    <w:rsid w:val="00AB43B3"/>
    <w:rsid w:val="00AB49B9"/>
    <w:rsid w:val="00AB501D"/>
    <w:rsid w:val="00AB758A"/>
    <w:rsid w:val="00AC027E"/>
    <w:rsid w:val="00AC05AB"/>
    <w:rsid w:val="00AC1E7E"/>
    <w:rsid w:val="00AC507D"/>
    <w:rsid w:val="00AC66E4"/>
    <w:rsid w:val="00AD0118"/>
    <w:rsid w:val="00AD04F2"/>
    <w:rsid w:val="00AD4578"/>
    <w:rsid w:val="00AD68E9"/>
    <w:rsid w:val="00AD761F"/>
    <w:rsid w:val="00AE56C0"/>
    <w:rsid w:val="00AF7ACC"/>
    <w:rsid w:val="00B00914"/>
    <w:rsid w:val="00B02A8E"/>
    <w:rsid w:val="00B052EE"/>
    <w:rsid w:val="00B1081F"/>
    <w:rsid w:val="00B2496B"/>
    <w:rsid w:val="00B27499"/>
    <w:rsid w:val="00B3010D"/>
    <w:rsid w:val="00B35151"/>
    <w:rsid w:val="00B433F2"/>
    <w:rsid w:val="00B458E8"/>
    <w:rsid w:val="00B47940"/>
    <w:rsid w:val="00B5397B"/>
    <w:rsid w:val="00B53EE9"/>
    <w:rsid w:val="00B6183E"/>
    <w:rsid w:val="00B62809"/>
    <w:rsid w:val="00B63151"/>
    <w:rsid w:val="00B72F2A"/>
    <w:rsid w:val="00B74716"/>
    <w:rsid w:val="00B75962"/>
    <w:rsid w:val="00B7675A"/>
    <w:rsid w:val="00B81898"/>
    <w:rsid w:val="00B82DED"/>
    <w:rsid w:val="00B8606B"/>
    <w:rsid w:val="00B878E7"/>
    <w:rsid w:val="00B879CC"/>
    <w:rsid w:val="00B9361A"/>
    <w:rsid w:val="00B9407F"/>
    <w:rsid w:val="00B97278"/>
    <w:rsid w:val="00B97943"/>
    <w:rsid w:val="00BA1D0B"/>
    <w:rsid w:val="00BA2B50"/>
    <w:rsid w:val="00BA6972"/>
    <w:rsid w:val="00BB1E0D"/>
    <w:rsid w:val="00BB26C8"/>
    <w:rsid w:val="00BB4D9B"/>
    <w:rsid w:val="00BB73FF"/>
    <w:rsid w:val="00BB7688"/>
    <w:rsid w:val="00BC7423"/>
    <w:rsid w:val="00BC7CAC"/>
    <w:rsid w:val="00BD6D76"/>
    <w:rsid w:val="00BE3A73"/>
    <w:rsid w:val="00BE56B3"/>
    <w:rsid w:val="00BE676D"/>
    <w:rsid w:val="00BF04E8"/>
    <w:rsid w:val="00BF16BF"/>
    <w:rsid w:val="00BF4D1F"/>
    <w:rsid w:val="00BF76BE"/>
    <w:rsid w:val="00C02A73"/>
    <w:rsid w:val="00C063D2"/>
    <w:rsid w:val="00C07FD9"/>
    <w:rsid w:val="00C10955"/>
    <w:rsid w:val="00C11C4D"/>
    <w:rsid w:val="00C162C0"/>
    <w:rsid w:val="00C1712C"/>
    <w:rsid w:val="00C20634"/>
    <w:rsid w:val="00C212E0"/>
    <w:rsid w:val="00C23E16"/>
    <w:rsid w:val="00C27E37"/>
    <w:rsid w:val="00C32713"/>
    <w:rsid w:val="00C33391"/>
    <w:rsid w:val="00C351B8"/>
    <w:rsid w:val="00C40FCF"/>
    <w:rsid w:val="00C410D9"/>
    <w:rsid w:val="00C44DB7"/>
    <w:rsid w:val="00C4510A"/>
    <w:rsid w:val="00C47F2E"/>
    <w:rsid w:val="00C52BA6"/>
    <w:rsid w:val="00C551E4"/>
    <w:rsid w:val="00C57A1A"/>
    <w:rsid w:val="00C60BBD"/>
    <w:rsid w:val="00C6258F"/>
    <w:rsid w:val="00C62C41"/>
    <w:rsid w:val="00C63DF6"/>
    <w:rsid w:val="00C63E58"/>
    <w:rsid w:val="00C6495E"/>
    <w:rsid w:val="00C665A2"/>
    <w:rsid w:val="00C670EE"/>
    <w:rsid w:val="00C67E3B"/>
    <w:rsid w:val="00C71F4C"/>
    <w:rsid w:val="00C73E03"/>
    <w:rsid w:val="00C77B29"/>
    <w:rsid w:val="00C87039"/>
    <w:rsid w:val="00C8718B"/>
    <w:rsid w:val="00C872E4"/>
    <w:rsid w:val="00C878D9"/>
    <w:rsid w:val="00C90311"/>
    <w:rsid w:val="00C91C26"/>
    <w:rsid w:val="00CA2BB2"/>
    <w:rsid w:val="00CA73D5"/>
    <w:rsid w:val="00CB2FC9"/>
    <w:rsid w:val="00CB5068"/>
    <w:rsid w:val="00CB7D2B"/>
    <w:rsid w:val="00CC1082"/>
    <w:rsid w:val="00CC1C87"/>
    <w:rsid w:val="00CC3000"/>
    <w:rsid w:val="00CC4859"/>
    <w:rsid w:val="00CC7A35"/>
    <w:rsid w:val="00CD072A"/>
    <w:rsid w:val="00CD1070"/>
    <w:rsid w:val="00CD40B1"/>
    <w:rsid w:val="00CD51E0"/>
    <w:rsid w:val="00CD7F73"/>
    <w:rsid w:val="00CE26C5"/>
    <w:rsid w:val="00CE36AF"/>
    <w:rsid w:val="00CE47F3"/>
    <w:rsid w:val="00CE54DD"/>
    <w:rsid w:val="00CF0DA5"/>
    <w:rsid w:val="00CF26E3"/>
    <w:rsid w:val="00CF5D31"/>
    <w:rsid w:val="00CF5F3B"/>
    <w:rsid w:val="00CF7733"/>
    <w:rsid w:val="00CF791A"/>
    <w:rsid w:val="00D00513"/>
    <w:rsid w:val="00D005CC"/>
    <w:rsid w:val="00D00D7D"/>
    <w:rsid w:val="00D01798"/>
    <w:rsid w:val="00D030AE"/>
    <w:rsid w:val="00D139C8"/>
    <w:rsid w:val="00D17F81"/>
    <w:rsid w:val="00D2758C"/>
    <w:rsid w:val="00D275CA"/>
    <w:rsid w:val="00D2789B"/>
    <w:rsid w:val="00D345AB"/>
    <w:rsid w:val="00D35BB9"/>
    <w:rsid w:val="00D3658A"/>
    <w:rsid w:val="00D41566"/>
    <w:rsid w:val="00D452F4"/>
    <w:rsid w:val="00D458EC"/>
    <w:rsid w:val="00D501B0"/>
    <w:rsid w:val="00D52582"/>
    <w:rsid w:val="00D531D0"/>
    <w:rsid w:val="00D56A0E"/>
    <w:rsid w:val="00D57AD3"/>
    <w:rsid w:val="00D62F25"/>
    <w:rsid w:val="00D635FE"/>
    <w:rsid w:val="00D66A7B"/>
    <w:rsid w:val="00D729DE"/>
    <w:rsid w:val="00D75B6A"/>
    <w:rsid w:val="00D7627C"/>
    <w:rsid w:val="00D778DF"/>
    <w:rsid w:val="00D84BDA"/>
    <w:rsid w:val="00D86D9E"/>
    <w:rsid w:val="00D86E57"/>
    <w:rsid w:val="00D87013"/>
    <w:rsid w:val="00D876A8"/>
    <w:rsid w:val="00D87F26"/>
    <w:rsid w:val="00D913F0"/>
    <w:rsid w:val="00D93063"/>
    <w:rsid w:val="00D933B0"/>
    <w:rsid w:val="00D94DB6"/>
    <w:rsid w:val="00D951FC"/>
    <w:rsid w:val="00D977E8"/>
    <w:rsid w:val="00D97B16"/>
    <w:rsid w:val="00DA119B"/>
    <w:rsid w:val="00DA11CC"/>
    <w:rsid w:val="00DB1C89"/>
    <w:rsid w:val="00DB3763"/>
    <w:rsid w:val="00DB4029"/>
    <w:rsid w:val="00DB5F4D"/>
    <w:rsid w:val="00DB66F2"/>
    <w:rsid w:val="00DB6DA5"/>
    <w:rsid w:val="00DC076B"/>
    <w:rsid w:val="00DC186F"/>
    <w:rsid w:val="00DC252F"/>
    <w:rsid w:val="00DC6050"/>
    <w:rsid w:val="00DC6445"/>
    <w:rsid w:val="00DD35E1"/>
    <w:rsid w:val="00DD43EA"/>
    <w:rsid w:val="00DD7AA2"/>
    <w:rsid w:val="00DE6F44"/>
    <w:rsid w:val="00DF1B58"/>
    <w:rsid w:val="00E009DA"/>
    <w:rsid w:val="00E014D1"/>
    <w:rsid w:val="00E037D9"/>
    <w:rsid w:val="00E04927"/>
    <w:rsid w:val="00E04CBF"/>
    <w:rsid w:val="00E11A48"/>
    <w:rsid w:val="00E130EB"/>
    <w:rsid w:val="00E162CD"/>
    <w:rsid w:val="00E17FA5"/>
    <w:rsid w:val="00E21BFE"/>
    <w:rsid w:val="00E21C88"/>
    <w:rsid w:val="00E223AC"/>
    <w:rsid w:val="00E22E17"/>
    <w:rsid w:val="00E26930"/>
    <w:rsid w:val="00E27257"/>
    <w:rsid w:val="00E27F4F"/>
    <w:rsid w:val="00E33C65"/>
    <w:rsid w:val="00E449D0"/>
    <w:rsid w:val="00E44A34"/>
    <w:rsid w:val="00E4506A"/>
    <w:rsid w:val="00E53F99"/>
    <w:rsid w:val="00E56510"/>
    <w:rsid w:val="00E62EA8"/>
    <w:rsid w:val="00E67A6E"/>
    <w:rsid w:val="00E70096"/>
    <w:rsid w:val="00E71B43"/>
    <w:rsid w:val="00E81612"/>
    <w:rsid w:val="00E82BD7"/>
    <w:rsid w:val="00E859E3"/>
    <w:rsid w:val="00E87D18"/>
    <w:rsid w:val="00E87D62"/>
    <w:rsid w:val="00E97333"/>
    <w:rsid w:val="00EA2D9C"/>
    <w:rsid w:val="00EA486E"/>
    <w:rsid w:val="00EA4FA3"/>
    <w:rsid w:val="00EB001B"/>
    <w:rsid w:val="00EB3082"/>
    <w:rsid w:val="00EB6C33"/>
    <w:rsid w:val="00EC1DEA"/>
    <w:rsid w:val="00EC6F62"/>
    <w:rsid w:val="00ED2EA2"/>
    <w:rsid w:val="00ED6019"/>
    <w:rsid w:val="00ED7830"/>
    <w:rsid w:val="00EE168B"/>
    <w:rsid w:val="00EE2BFF"/>
    <w:rsid w:val="00EE3909"/>
    <w:rsid w:val="00EF4205"/>
    <w:rsid w:val="00EF5939"/>
    <w:rsid w:val="00F01018"/>
    <w:rsid w:val="00F01714"/>
    <w:rsid w:val="00F0196D"/>
    <w:rsid w:val="00F0258F"/>
    <w:rsid w:val="00F02D06"/>
    <w:rsid w:val="00F056E5"/>
    <w:rsid w:val="00F06FDD"/>
    <w:rsid w:val="00F10819"/>
    <w:rsid w:val="00F11219"/>
    <w:rsid w:val="00F16F35"/>
    <w:rsid w:val="00F17559"/>
    <w:rsid w:val="00F2229D"/>
    <w:rsid w:val="00F25ABB"/>
    <w:rsid w:val="00F266F0"/>
    <w:rsid w:val="00F26F62"/>
    <w:rsid w:val="00F27963"/>
    <w:rsid w:val="00F30103"/>
    <w:rsid w:val="00F30446"/>
    <w:rsid w:val="00F4135D"/>
    <w:rsid w:val="00F41F1B"/>
    <w:rsid w:val="00F46BD9"/>
    <w:rsid w:val="00F56399"/>
    <w:rsid w:val="00F60BE0"/>
    <w:rsid w:val="00F6280E"/>
    <w:rsid w:val="00F666EC"/>
    <w:rsid w:val="00F7050A"/>
    <w:rsid w:val="00F721AF"/>
    <w:rsid w:val="00F75533"/>
    <w:rsid w:val="00F759CA"/>
    <w:rsid w:val="00F8036D"/>
    <w:rsid w:val="00F809DC"/>
    <w:rsid w:val="00F86EB0"/>
    <w:rsid w:val="00F91E57"/>
    <w:rsid w:val="00FA154B"/>
    <w:rsid w:val="00FA3811"/>
    <w:rsid w:val="00FA3B9F"/>
    <w:rsid w:val="00FA3F06"/>
    <w:rsid w:val="00FA4A26"/>
    <w:rsid w:val="00FA7084"/>
    <w:rsid w:val="00FA7BEF"/>
    <w:rsid w:val="00FB1105"/>
    <w:rsid w:val="00FB1929"/>
    <w:rsid w:val="00FB5FD9"/>
    <w:rsid w:val="00FB6713"/>
    <w:rsid w:val="00FB7FFE"/>
    <w:rsid w:val="00FC39EC"/>
    <w:rsid w:val="00FD1398"/>
    <w:rsid w:val="00FD16B1"/>
    <w:rsid w:val="00FD33AB"/>
    <w:rsid w:val="00FD3BA4"/>
    <w:rsid w:val="00FD4724"/>
    <w:rsid w:val="00FD4A68"/>
    <w:rsid w:val="00FD68ED"/>
    <w:rsid w:val="00FD7E00"/>
    <w:rsid w:val="00FE2824"/>
    <w:rsid w:val="00FE2EA5"/>
    <w:rsid w:val="00FE2F0E"/>
    <w:rsid w:val="00FE53F2"/>
    <w:rsid w:val="00FE661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E175FD"/>
  <w15:docId w15:val="{1E23F5E1-65D0-4485-8860-69C9DCC37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nhideWhenUsed/>
    <w:qFormat/>
    <w:rsid w:val="00EA2D9C"/>
    <w:pPr>
      <w:spacing w:before="60" w:after="60" w:line="276" w:lineRule="auto"/>
    </w:pPr>
    <w:rPr>
      <w:sz w:val="22"/>
      <w:szCs w:val="22"/>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line="240" w:lineRule="auto"/>
      <w:outlineLvl w:val="1"/>
    </w:pPr>
    <w:rPr>
      <w:rFonts w:eastAsia="Times New Roman"/>
      <w:b/>
      <w:bCs/>
      <w:sz w:val="26"/>
      <w:szCs w:val="26"/>
    </w:rPr>
  </w:style>
  <w:style w:type="paragraph" w:styleId="Heading3">
    <w:name w:val="heading 3"/>
    <w:basedOn w:val="Normal"/>
    <w:next w:val="Normal"/>
    <w:link w:val="Heading3Char"/>
    <w:unhideWhenUsed/>
    <w:qFormat/>
    <w:rsid w:val="00D531D0"/>
    <w:pPr>
      <w:keepNext/>
      <w:numPr>
        <w:ilvl w:val="2"/>
        <w:numId w:val="5"/>
      </w:numPr>
      <w:spacing w:before="240" w:after="120" w:line="240" w:lineRule="auto"/>
      <w:outlineLvl w:val="2"/>
    </w:pPr>
    <w:rPr>
      <w:rFonts w:eastAsia="Times New Roman"/>
      <w:b/>
      <w:bCs/>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p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EA2D9C"/>
    <w:pPr>
      <w:keepNext/>
      <w:spacing w:before="120" w:after="120" w:line="240" w:lineRule="auto"/>
    </w:pPr>
    <w:rPr>
      <w:color w:val="EE0000"/>
      <w:sz w:val="20"/>
    </w:rPr>
  </w:style>
  <w:style w:type="paragraph" w:customStyle="1" w:styleId="ConfigWindow">
    <w:name w:val="Config Window"/>
    <w:basedOn w:val="BodyText"/>
    <w:next w:val="BodyTextL25"/>
    <w:qFormat/>
    <w:rsid w:val="005917FE"/>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link w:val="BodyTextL25Char"/>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AD761F"/>
    <w:rPr>
      <w:rFonts w:ascii="Courier New" w:hAnsi="Courier New"/>
      <w:b/>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EA2D9C"/>
    <w:pPr>
      <w:keepNext/>
    </w:pPr>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D531D0"/>
    <w:rPr>
      <w:rFonts w:eastAsia="Times New Roman"/>
      <w:b/>
      <w:bCs/>
      <w:sz w:val="22"/>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paragraph" w:customStyle="1" w:styleId="Heading1Red">
    <w:name w:val="Heading 1 Red"/>
    <w:basedOn w:val="Heading1"/>
    <w:qFormat/>
    <w:rsid w:val="00EA2D9C"/>
    <w:pPr>
      <w:numPr>
        <w:numId w:val="0"/>
      </w:numPr>
    </w:pPr>
    <w:rPr>
      <w:color w:val="EE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9231336">
      <w:bodyDiv w:val="1"/>
      <w:marLeft w:val="0"/>
      <w:marRight w:val="0"/>
      <w:marTop w:val="0"/>
      <w:marBottom w:val="0"/>
      <w:divBdr>
        <w:top w:val="none" w:sz="0" w:space="0" w:color="auto"/>
        <w:left w:val="none" w:sz="0" w:space="0" w:color="auto"/>
        <w:bottom w:val="none" w:sz="0" w:space="0" w:color="auto"/>
        <w:right w:val="none" w:sz="0" w:space="0" w:color="auto"/>
      </w:divBdr>
    </w:div>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 w:id="201283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Cisco\CCNP\ENARSI\Labs\Chapter%201%20IPv4-IPv6%20Review\Lab_Template%20-%20ILM_2019_Accessibility.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1687D63EDC1474B89E3023FCA9ADA46"/>
        <w:category>
          <w:name w:val="General"/>
          <w:gallery w:val="placeholder"/>
        </w:category>
        <w:types>
          <w:type w:val="bbPlcHdr"/>
        </w:types>
        <w:behaviors>
          <w:behavior w:val="content"/>
        </w:behaviors>
        <w:guid w:val="{778AF83F-3E30-4168-AC6F-96D49A6B202F}"/>
      </w:docPartPr>
      <w:docPartBody>
        <w:p w:rsidR="008F1887" w:rsidRDefault="00F77793">
          <w:pPr>
            <w:pStyle w:val="61687D63EDC1474B89E3023FCA9ADA46"/>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793"/>
    <w:rsid w:val="00047450"/>
    <w:rsid w:val="001D2F1D"/>
    <w:rsid w:val="00396963"/>
    <w:rsid w:val="003D02D5"/>
    <w:rsid w:val="005D4E2C"/>
    <w:rsid w:val="008E7F4C"/>
    <w:rsid w:val="008F1887"/>
    <w:rsid w:val="009E648C"/>
    <w:rsid w:val="00A1029E"/>
    <w:rsid w:val="00A46046"/>
    <w:rsid w:val="00A83F8C"/>
    <w:rsid w:val="00CB3C2A"/>
    <w:rsid w:val="00EC3691"/>
    <w:rsid w:val="00F70CD7"/>
    <w:rsid w:val="00F777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61687D63EDC1474B89E3023FCA9ADA46">
    <w:name w:val="61687D63EDC1474B89E3023FCA9ADA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786BE0-4DEE-42EA-97A8-DDE2476C5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Lab_Template - ILM_2019_Accessibility.dotx</Template>
  <TotalTime>11</TotalTime>
  <Pages>14</Pages>
  <Words>2669</Words>
  <Characters>15216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Lab - Troubleshoot IPv4 and IPv6 Static Routing</vt:lpstr>
    </vt:vector>
  </TitlesOfParts>
  <Company>Cisco Systems, Inc.</Company>
  <LinksUpToDate>false</LinksUpToDate>
  <CharactersWithSpaces>17850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 Troubleshoot IPv4 and IPv6 Static Routing</dc:title>
  <dc:creator>Stiles, Steve</dc:creator>
  <dc:description>2020</dc:description>
  <cp:lastModifiedBy>Suk-Yi Pennock -X (spennock - UNICON INC at Cisco)</cp:lastModifiedBy>
  <cp:revision>6</cp:revision>
  <cp:lastPrinted>2020-03-20T06:16:00Z</cp:lastPrinted>
  <dcterms:created xsi:type="dcterms:W3CDTF">2020-03-20T05:23:00Z</dcterms:created>
  <dcterms:modified xsi:type="dcterms:W3CDTF">2020-03-20T06:16:00Z</dcterms:modified>
</cp:coreProperties>
</file>